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E0" w:rsidRDefault="00B706E0" w:rsidP="007738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bookmarkStart w:id="0" w:name="_Hlk15043391"/>
      <w:bookmarkStart w:id="1" w:name="_Hlk17448514"/>
    </w:p>
    <w:p w:rsidR="0040650D" w:rsidRPr="002075E6" w:rsidRDefault="00790FAC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 xml:space="preserve">ANEXO </w:t>
      </w:r>
      <w:r w:rsidR="0040650D" w:rsidRPr="002075E6">
        <w:rPr>
          <w:rFonts w:cs="Arial"/>
          <w:b/>
          <w:sz w:val="22"/>
          <w:szCs w:val="22"/>
        </w:rPr>
        <w:t>III</w:t>
      </w:r>
    </w:p>
    <w:p w:rsidR="00DD544D" w:rsidRPr="002075E6" w:rsidRDefault="00DD544D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b/>
          <w:sz w:val="22"/>
          <w:szCs w:val="22"/>
        </w:rPr>
        <w:t>MODELO DE PROPOSTA DE PREÇO</w:t>
      </w:r>
    </w:p>
    <w:p w:rsidR="000F085F" w:rsidRPr="002075E6" w:rsidRDefault="000F085F" w:rsidP="002075E6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sz w:val="22"/>
          <w:szCs w:val="22"/>
        </w:rPr>
      </w:pPr>
      <w:bookmarkStart w:id="2" w:name="_GoBack"/>
      <w:bookmarkEnd w:id="2"/>
    </w:p>
    <w:tbl>
      <w:tblPr>
        <w:tblStyle w:val="TableNormal"/>
        <w:tblpPr w:leftFromText="141" w:rightFromText="141" w:vertAnchor="text" w:horzAnchor="margin" w:tblpXSpec="center" w:tblpY="-57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87"/>
        <w:gridCol w:w="709"/>
        <w:gridCol w:w="1842"/>
        <w:gridCol w:w="1560"/>
        <w:gridCol w:w="3549"/>
      </w:tblGrid>
      <w:tr w:rsidR="00790FAC" w:rsidRPr="002075E6" w:rsidTr="002E26A1">
        <w:trPr>
          <w:trHeight w:val="277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  <w:hideMark/>
          </w:tcPr>
          <w:p w:rsidR="00790FAC" w:rsidRPr="002075E6" w:rsidRDefault="00790FAC" w:rsidP="002075E6">
            <w:pPr>
              <w:spacing w:line="360" w:lineRule="auto"/>
              <w:jc w:val="center"/>
              <w:rPr>
                <w:rFonts w:cs="Arial"/>
                <w:b/>
                <w:szCs w:val="22"/>
                <w:lang w:bidi="pt-BR"/>
              </w:rPr>
            </w:pPr>
            <w:r w:rsidRPr="002075E6">
              <w:rPr>
                <w:rFonts w:cs="Arial"/>
                <w:b/>
                <w:color w:val="FFFFFF"/>
                <w:szCs w:val="22"/>
                <w:lang w:bidi="pt-BR"/>
              </w:rPr>
              <w:t>IDENTIFICAÇÃO</w:t>
            </w: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RAZÃO SOCIAL: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ENDEREÇO: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</w:tr>
      <w:tr w:rsidR="00790FAC" w:rsidRPr="002075E6" w:rsidTr="002A04BA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UF: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0FAC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C</w:t>
            </w:r>
            <w:r w:rsidR="00790FAC" w:rsidRPr="002075E6">
              <w:rPr>
                <w:rFonts w:cs="Arial"/>
                <w:szCs w:val="22"/>
                <w:lang w:bidi="pt-BR"/>
              </w:rPr>
              <w:t>EP: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TELEFONE: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0FAC" w:rsidRPr="002075E6" w:rsidRDefault="00790FAC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(    )</w:t>
            </w:r>
          </w:p>
        </w:tc>
      </w:tr>
      <w:tr w:rsidR="002A04BA" w:rsidRPr="002075E6" w:rsidTr="008D609F">
        <w:trPr>
          <w:trHeight w:val="27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04BA" w:rsidRPr="002075E6" w:rsidRDefault="002A04BA" w:rsidP="002075E6">
            <w:pPr>
              <w:spacing w:line="360" w:lineRule="auto"/>
              <w:jc w:val="both"/>
              <w:rPr>
                <w:rFonts w:cs="Arial"/>
                <w:szCs w:val="22"/>
                <w:lang w:bidi="pt-BR"/>
              </w:rPr>
            </w:pPr>
            <w:r w:rsidRPr="002075E6">
              <w:rPr>
                <w:rFonts w:cs="Arial"/>
                <w:szCs w:val="22"/>
                <w:lang w:bidi="pt-BR"/>
              </w:rPr>
              <w:t>EMAIL:</w:t>
            </w:r>
          </w:p>
        </w:tc>
      </w:tr>
    </w:tbl>
    <w:p w:rsidR="00790FAC" w:rsidRPr="002075E6" w:rsidRDefault="00790FAC" w:rsidP="003370EA">
      <w:pPr>
        <w:autoSpaceDE w:val="0"/>
        <w:autoSpaceDN w:val="0"/>
        <w:adjustRightInd w:val="0"/>
        <w:spacing w:line="360" w:lineRule="auto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2"/>
        <w:tblW w:w="981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45"/>
        <w:gridCol w:w="2124"/>
        <w:gridCol w:w="2782"/>
        <w:gridCol w:w="1185"/>
        <w:gridCol w:w="1184"/>
        <w:gridCol w:w="1693"/>
      </w:tblGrid>
      <w:tr w:rsidR="00EE0CB6" w:rsidRPr="002075E6" w:rsidTr="00EE0CB6">
        <w:trPr>
          <w:trHeight w:val="304"/>
        </w:trPr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E0CB6" w:rsidRPr="00584308" w:rsidRDefault="00EE0CB6" w:rsidP="003370EA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bookmarkStart w:id="3" w:name="_Hlk17448763"/>
            <w:bookmarkStart w:id="4" w:name="_Hlk17448588"/>
            <w:bookmarkEnd w:id="0"/>
            <w:bookmarkEnd w:id="1"/>
            <w:r w:rsidRPr="00584308">
              <w:rPr>
                <w:rFonts w:cs="Arial"/>
                <w:b/>
                <w:sz w:val="22"/>
                <w:szCs w:val="22"/>
              </w:rPr>
              <w:t>ITEM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E0CB6" w:rsidRPr="003370EA" w:rsidRDefault="00EE0CB6" w:rsidP="008C5F56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Endereço</w:t>
            </w:r>
          </w:p>
        </w:tc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DDDDD"/>
          </w:tcPr>
          <w:p w:rsidR="00EE0CB6" w:rsidRDefault="00EE0CB6" w:rsidP="00B12DB6">
            <w:pPr>
              <w:jc w:val="center"/>
              <w:rPr>
                <w:rFonts w:cs="Arial"/>
                <w:b/>
                <w:sz w:val="22"/>
                <w:szCs w:val="22"/>
                <w:highlight w:val="darkGray"/>
              </w:rPr>
            </w:pPr>
          </w:p>
          <w:p w:rsidR="00EE0CB6" w:rsidRPr="00B12DB6" w:rsidRDefault="00EE0CB6" w:rsidP="00B12DB6">
            <w:pPr>
              <w:jc w:val="center"/>
              <w:rPr>
                <w:rFonts w:cs="Arial"/>
                <w:b/>
                <w:sz w:val="22"/>
                <w:szCs w:val="22"/>
                <w:highlight w:val="darkGray"/>
              </w:rPr>
            </w:pPr>
            <w:r w:rsidRPr="00B12DB6">
              <w:rPr>
                <w:rFonts w:cs="Arial"/>
                <w:b/>
                <w:sz w:val="22"/>
                <w:szCs w:val="22"/>
              </w:rPr>
              <w:t>Descrição</w:t>
            </w:r>
            <w:r>
              <w:rPr>
                <w:rFonts w:cs="Arial"/>
                <w:b/>
                <w:sz w:val="22"/>
                <w:szCs w:val="22"/>
              </w:rPr>
              <w:t xml:space="preserve"> Geral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E0CB6" w:rsidRPr="003370EA" w:rsidRDefault="00EE0CB6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EE0CB6" w:rsidRPr="003370EA" w:rsidRDefault="00EE0CB6" w:rsidP="003370EA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QTDE.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</w:tcPr>
          <w:p w:rsidR="00EE0CB6" w:rsidRPr="003370EA" w:rsidRDefault="00EE0CB6" w:rsidP="003370EA">
            <w:pPr>
              <w:spacing w:line="36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3370EA">
              <w:rPr>
                <w:rFonts w:cs="Arial"/>
                <w:b/>
                <w:bCs/>
                <w:sz w:val="22"/>
                <w:szCs w:val="22"/>
              </w:rPr>
              <w:t>VALOR TOTAL (R$)</w:t>
            </w:r>
          </w:p>
        </w:tc>
      </w:tr>
      <w:tr w:rsidR="00EE0CB6" w:rsidRPr="002075E6" w:rsidTr="00EE0CB6">
        <w:trPr>
          <w:trHeight w:val="925"/>
        </w:trPr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0CB6" w:rsidRPr="00E43326" w:rsidRDefault="00EE0CB6" w:rsidP="00DD654D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332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0CB6" w:rsidRPr="00E974EF" w:rsidRDefault="00EE0CB6" w:rsidP="00DD654D">
            <w:pPr>
              <w:jc w:val="center"/>
              <w:rPr>
                <w:rFonts w:cs="Arial"/>
                <w:sz w:val="22"/>
                <w:szCs w:val="22"/>
              </w:rPr>
            </w:pPr>
            <w:r>
              <w:t>Conf</w:t>
            </w:r>
            <w:r w:rsidR="00D21C9E">
              <w:t xml:space="preserve">orme Termo de Referência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Pr="00EE0CB6" w:rsidRDefault="00EE0CB6" w:rsidP="00F12CAF">
            <w:pPr>
              <w:spacing w:line="360" w:lineRule="auto"/>
              <w:jc w:val="center"/>
              <w:rPr>
                <w:rFonts w:eastAsiaTheme="minorEastAsia" w:cs="Arial"/>
                <w:b/>
                <w:szCs w:val="20"/>
              </w:rPr>
            </w:pPr>
          </w:p>
          <w:p w:rsidR="00EE0CB6" w:rsidRPr="00EE0CB6" w:rsidRDefault="00EE0CB6" w:rsidP="00F12CAF">
            <w:pPr>
              <w:spacing w:line="360" w:lineRule="auto"/>
              <w:jc w:val="center"/>
              <w:rPr>
                <w:rFonts w:eastAsiaTheme="minorEastAsia" w:cs="Arial"/>
                <w:szCs w:val="20"/>
              </w:rPr>
            </w:pPr>
            <w:r w:rsidRPr="00EE0CB6">
              <w:rPr>
                <w:rFonts w:cs="Arial"/>
                <w:color w:val="000000"/>
                <w:szCs w:val="20"/>
              </w:rPr>
              <w:t xml:space="preserve">Aparelho Ar Condicionado Split 9.000 </w:t>
            </w:r>
            <w:proofErr w:type="spellStart"/>
            <w:r w:rsidRPr="00EE0CB6">
              <w:rPr>
                <w:rFonts w:cs="Arial"/>
                <w:color w:val="000000"/>
                <w:szCs w:val="20"/>
              </w:rPr>
              <w:t>BTUs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B6" w:rsidRPr="00EE0CB6" w:rsidRDefault="00EE0CB6" w:rsidP="00D21C9E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EE0CB6">
              <w:rPr>
                <w:rFonts w:cs="Arial"/>
                <w:szCs w:val="20"/>
              </w:rPr>
              <w:t>Unidade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B6" w:rsidRPr="00E43326" w:rsidRDefault="00EE0CB6" w:rsidP="00D21C9E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D21C9E">
              <w:rPr>
                <w:rFonts w:cs="Arial"/>
                <w:color w:val="000000"/>
              </w:rPr>
              <w:t>5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0CB6" w:rsidRPr="00E43326" w:rsidRDefault="00EE0CB6" w:rsidP="00DD654D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E0CB6" w:rsidRPr="002075E6" w:rsidTr="00EE0CB6">
        <w:trPr>
          <w:trHeight w:val="885"/>
        </w:trPr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Pr="00E43326" w:rsidRDefault="00EE0CB6" w:rsidP="00DD654D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Pr="00E974EF" w:rsidRDefault="00EE0CB6" w:rsidP="00D21C9E">
            <w:pPr>
              <w:jc w:val="center"/>
              <w:rPr>
                <w:rFonts w:cs="Arial"/>
                <w:sz w:val="22"/>
                <w:szCs w:val="22"/>
              </w:rPr>
            </w:pPr>
            <w:r>
              <w:t xml:space="preserve">Conforme Termo de Referência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Default="00EE0CB6" w:rsidP="00EE0CB6">
            <w:pPr>
              <w:jc w:val="center"/>
              <w:rPr>
                <w:rFonts w:cs="Arial"/>
                <w:color w:val="000000"/>
                <w:szCs w:val="20"/>
              </w:rPr>
            </w:pP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  <w:r w:rsidRPr="00EE0CB6">
              <w:rPr>
                <w:rFonts w:cs="Arial"/>
                <w:color w:val="000000"/>
                <w:szCs w:val="20"/>
              </w:rPr>
              <w:t xml:space="preserve">Aparelho Ar Condicionado Split 12.000 </w:t>
            </w:r>
            <w:proofErr w:type="spellStart"/>
            <w:r w:rsidRPr="00EE0CB6">
              <w:rPr>
                <w:rFonts w:cs="Arial"/>
                <w:color w:val="000000"/>
                <w:szCs w:val="20"/>
              </w:rPr>
              <w:t>BTUs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E974EF" w:rsidRDefault="00EE0CB6" w:rsidP="00E974EF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E0CB6">
              <w:rPr>
                <w:rFonts w:cs="Arial"/>
                <w:szCs w:val="20"/>
              </w:rPr>
              <w:t>Unidade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D21C9E" w:rsidRDefault="00D21C9E" w:rsidP="00DD654D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D21C9E">
              <w:rPr>
                <w:rFonts w:cs="Arial"/>
                <w:szCs w:val="20"/>
              </w:rPr>
              <w:t>3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0CB6" w:rsidRPr="00E43326" w:rsidRDefault="00EE0CB6" w:rsidP="00DD654D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E0CB6" w:rsidRPr="002075E6" w:rsidTr="00EE0CB6">
        <w:trPr>
          <w:trHeight w:val="857"/>
        </w:trPr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Pr="00E43326" w:rsidRDefault="00EE0CB6" w:rsidP="00DD654D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Pr="00E974EF" w:rsidRDefault="00EE0CB6" w:rsidP="00D21C9E">
            <w:pPr>
              <w:jc w:val="center"/>
              <w:rPr>
                <w:rFonts w:cs="Arial"/>
                <w:sz w:val="22"/>
                <w:szCs w:val="22"/>
              </w:rPr>
            </w:pPr>
            <w:r>
              <w:t xml:space="preserve">Conforme Termo de Referência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Default="00EE0CB6" w:rsidP="00EE0CB6">
            <w:pPr>
              <w:jc w:val="center"/>
              <w:rPr>
                <w:rFonts w:cs="Arial"/>
                <w:color w:val="000000"/>
                <w:szCs w:val="20"/>
              </w:rPr>
            </w:pP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  <w:r w:rsidRPr="00EE0CB6">
              <w:rPr>
                <w:rFonts w:cs="Arial"/>
                <w:color w:val="000000"/>
                <w:szCs w:val="20"/>
              </w:rPr>
              <w:t xml:space="preserve">Aparelho Ar Condicionado Split 22.000 </w:t>
            </w:r>
            <w:proofErr w:type="spellStart"/>
            <w:r w:rsidRPr="00EE0CB6">
              <w:rPr>
                <w:rFonts w:cs="Arial"/>
                <w:color w:val="000000"/>
                <w:szCs w:val="20"/>
              </w:rPr>
              <w:t>BTUs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E974EF" w:rsidRDefault="00EE0CB6" w:rsidP="00E974EF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E0CB6">
              <w:rPr>
                <w:rFonts w:cs="Arial"/>
                <w:szCs w:val="20"/>
              </w:rPr>
              <w:t>Unidade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D21C9E" w:rsidRDefault="00D21C9E" w:rsidP="00DD654D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D21C9E">
              <w:rPr>
                <w:rFonts w:cs="Arial"/>
                <w:szCs w:val="20"/>
              </w:rPr>
              <w:t>2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0CB6" w:rsidRPr="00E43326" w:rsidRDefault="00EE0CB6" w:rsidP="00DD654D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E0CB6" w:rsidRPr="002075E6" w:rsidTr="00EE0CB6">
        <w:trPr>
          <w:trHeight w:val="1027"/>
        </w:trPr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Default="00EE0CB6" w:rsidP="00DD654D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Pr="00E974EF" w:rsidRDefault="00EE0CB6" w:rsidP="00D21C9E">
            <w:pPr>
              <w:jc w:val="center"/>
              <w:rPr>
                <w:rFonts w:cs="Arial"/>
                <w:sz w:val="22"/>
                <w:szCs w:val="22"/>
              </w:rPr>
            </w:pPr>
            <w:r>
              <w:t xml:space="preserve">Conforme Termo de Referência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Default="00EE0CB6" w:rsidP="00EE0CB6">
            <w:pPr>
              <w:jc w:val="center"/>
              <w:rPr>
                <w:rFonts w:cs="Arial"/>
                <w:color w:val="000000"/>
                <w:szCs w:val="20"/>
              </w:rPr>
            </w:pPr>
          </w:p>
          <w:p w:rsidR="00EE0CB6" w:rsidRDefault="00EE0CB6" w:rsidP="00EE0CB6">
            <w:pPr>
              <w:jc w:val="center"/>
              <w:rPr>
                <w:rFonts w:cs="Arial"/>
                <w:color w:val="000000"/>
                <w:szCs w:val="20"/>
              </w:rPr>
            </w:pP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  <w:r w:rsidRPr="00EE0CB6">
              <w:rPr>
                <w:rFonts w:cs="Arial"/>
                <w:color w:val="000000"/>
                <w:szCs w:val="20"/>
              </w:rPr>
              <w:t>Câmera Fotográfica Digital</w:t>
            </w: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E974EF" w:rsidRDefault="00EE0CB6" w:rsidP="00E974EF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E0CB6">
              <w:rPr>
                <w:rFonts w:cs="Arial"/>
                <w:szCs w:val="20"/>
              </w:rPr>
              <w:t>Unidade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D21C9E" w:rsidRDefault="00D21C9E" w:rsidP="00DD654D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D21C9E">
              <w:rPr>
                <w:rFonts w:cs="Arial"/>
                <w:szCs w:val="20"/>
              </w:rPr>
              <w:t>2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0CB6" w:rsidRPr="00E43326" w:rsidRDefault="00EE0CB6" w:rsidP="00DD654D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E0CB6" w:rsidRPr="002075E6" w:rsidTr="00D21C9E">
        <w:trPr>
          <w:trHeight w:val="847"/>
        </w:trPr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Default="00EE0CB6" w:rsidP="00DD654D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0CB6" w:rsidRPr="00E974EF" w:rsidRDefault="00EE0CB6" w:rsidP="00D21C9E">
            <w:pPr>
              <w:jc w:val="center"/>
              <w:rPr>
                <w:rFonts w:cs="Arial"/>
                <w:sz w:val="22"/>
                <w:szCs w:val="22"/>
              </w:rPr>
            </w:pPr>
            <w:r>
              <w:t xml:space="preserve">Conforme Termo de Referência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Default="00EE0CB6" w:rsidP="00EE0CB6">
            <w:pPr>
              <w:jc w:val="center"/>
              <w:rPr>
                <w:rFonts w:cs="Arial"/>
                <w:color w:val="000000"/>
                <w:szCs w:val="20"/>
              </w:rPr>
            </w:pP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  <w:r w:rsidRPr="00EE0CB6">
              <w:rPr>
                <w:rFonts w:cs="Arial"/>
                <w:color w:val="000000"/>
                <w:szCs w:val="20"/>
              </w:rPr>
              <w:t>Filmadora/Monitor Portátil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E974EF" w:rsidRDefault="00EE0CB6" w:rsidP="00E974EF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E0CB6">
              <w:rPr>
                <w:rFonts w:cs="Arial"/>
                <w:szCs w:val="20"/>
              </w:rPr>
              <w:t>Unidade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D21C9E" w:rsidRDefault="00D21C9E" w:rsidP="00DD654D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D21C9E">
              <w:rPr>
                <w:rFonts w:cs="Arial"/>
                <w:szCs w:val="20"/>
              </w:rPr>
              <w:t>2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0CB6" w:rsidRPr="00E43326" w:rsidRDefault="00EE0CB6" w:rsidP="00DD654D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E0CB6" w:rsidRPr="002075E6" w:rsidTr="00D21C9E">
        <w:trPr>
          <w:trHeight w:val="718"/>
        </w:trPr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EE0CB6" w:rsidRDefault="00EE0CB6" w:rsidP="00DD654D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EE0CB6" w:rsidRPr="00E974EF" w:rsidRDefault="00EE0CB6" w:rsidP="00D21C9E">
            <w:pPr>
              <w:jc w:val="center"/>
              <w:rPr>
                <w:rFonts w:cs="Arial"/>
                <w:sz w:val="22"/>
                <w:szCs w:val="22"/>
              </w:rPr>
            </w:pPr>
            <w:r>
              <w:t xml:space="preserve">Conforme Termo de Referência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Default="00EE0CB6" w:rsidP="00EE0CB6">
            <w:pPr>
              <w:jc w:val="center"/>
              <w:rPr>
                <w:rFonts w:cs="Arial"/>
                <w:color w:val="000000"/>
                <w:szCs w:val="20"/>
              </w:rPr>
            </w:pP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  <w:r w:rsidRPr="00EE0CB6">
              <w:rPr>
                <w:rFonts w:cs="Arial"/>
                <w:color w:val="000000"/>
                <w:szCs w:val="20"/>
              </w:rPr>
              <w:t>Carregador Bateria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E974EF" w:rsidRDefault="00EE0CB6" w:rsidP="00E974EF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E0CB6">
              <w:rPr>
                <w:rFonts w:cs="Arial"/>
                <w:szCs w:val="20"/>
              </w:rPr>
              <w:t>Unidade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D21C9E" w:rsidRDefault="00D21C9E" w:rsidP="00DD654D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D21C9E">
              <w:rPr>
                <w:rFonts w:cs="Arial"/>
                <w:szCs w:val="20"/>
              </w:rPr>
              <w:t>2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EE0CB6" w:rsidRPr="00E43326" w:rsidRDefault="00EE0CB6" w:rsidP="00DD654D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E0CB6" w:rsidRPr="002075E6" w:rsidTr="00EE0CB6">
        <w:trPr>
          <w:trHeight w:val="74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Default="00EE0CB6" w:rsidP="00DD654D">
            <w:pPr>
              <w:pStyle w:val="tabelatextoalinhadoesquerda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E974EF" w:rsidRDefault="00EE0CB6" w:rsidP="00D21C9E">
            <w:pPr>
              <w:jc w:val="center"/>
              <w:rPr>
                <w:rFonts w:cs="Arial"/>
                <w:sz w:val="22"/>
                <w:szCs w:val="22"/>
              </w:rPr>
            </w:pPr>
            <w:r>
              <w:t xml:space="preserve">Conforme Termo de Referência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Default="00EE0CB6" w:rsidP="00EE0CB6">
            <w:pPr>
              <w:jc w:val="center"/>
              <w:rPr>
                <w:rFonts w:cs="Arial"/>
                <w:color w:val="000000"/>
                <w:szCs w:val="20"/>
              </w:rPr>
            </w:pPr>
          </w:p>
          <w:p w:rsidR="00EE0CB6" w:rsidRPr="00EE0CB6" w:rsidRDefault="00EE0CB6" w:rsidP="00EE0CB6">
            <w:pPr>
              <w:jc w:val="center"/>
              <w:rPr>
                <w:rFonts w:eastAsiaTheme="minorEastAsia" w:cs="Arial"/>
                <w:szCs w:val="20"/>
              </w:rPr>
            </w:pPr>
            <w:r w:rsidRPr="00EE0CB6">
              <w:rPr>
                <w:rFonts w:cs="Arial"/>
                <w:color w:val="000000"/>
                <w:szCs w:val="20"/>
              </w:rPr>
              <w:t>Rádio Transceptor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E974EF" w:rsidRDefault="00EE0CB6" w:rsidP="00E974EF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E0CB6">
              <w:rPr>
                <w:rFonts w:cs="Arial"/>
                <w:szCs w:val="20"/>
              </w:rPr>
              <w:t>Unidade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B6" w:rsidRPr="00D21C9E" w:rsidRDefault="00D21C9E" w:rsidP="00DD654D">
            <w:pPr>
              <w:spacing w:line="360" w:lineRule="auto"/>
              <w:jc w:val="center"/>
              <w:rPr>
                <w:rFonts w:cs="Arial"/>
                <w:szCs w:val="20"/>
              </w:rPr>
            </w:pPr>
            <w:r w:rsidRPr="00D21C9E">
              <w:rPr>
                <w:rFonts w:cs="Arial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6" w:rsidRPr="00E43326" w:rsidRDefault="00EE0CB6" w:rsidP="00DD654D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2075E6" w:rsidRPr="002075E6" w:rsidRDefault="002075E6" w:rsidP="002075E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CUSTOS DECORRENTES DA EXECUÇÃO CONTRATUAL</w:t>
            </w:r>
          </w:p>
        </w:tc>
      </w:tr>
      <w:tr w:rsidR="00BA682B" w:rsidRPr="002075E6" w:rsidTr="002F5059">
        <w:tc>
          <w:tcPr>
            <w:tcW w:w="9209" w:type="dxa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BA682B" w:rsidRPr="002075E6" w:rsidRDefault="00BA682B" w:rsidP="002075E6">
      <w:pPr>
        <w:widowControl w:val="0"/>
        <w:autoSpaceDE w:val="0"/>
        <w:autoSpaceDN w:val="0"/>
        <w:spacing w:line="360" w:lineRule="auto"/>
        <w:jc w:val="center"/>
        <w:rPr>
          <w:rFonts w:cs="Arial"/>
          <w:b/>
          <w:sz w:val="22"/>
          <w:szCs w:val="22"/>
          <w:lang w:bidi="pt-BR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  <w:r w:rsidRPr="002075E6">
              <w:rPr>
                <w:rFonts w:cs="Arial"/>
                <w:b/>
                <w:sz w:val="22"/>
                <w:szCs w:val="22"/>
                <w:lang w:bidi="pt-BR"/>
              </w:rPr>
              <w:t>OUTRAS INFORMAÇÕES IMPORTANTES</w:t>
            </w:r>
          </w:p>
        </w:tc>
      </w:tr>
      <w:tr w:rsidR="00BA682B" w:rsidRPr="002075E6" w:rsidTr="002F5059">
        <w:tc>
          <w:tcPr>
            <w:tcW w:w="9209" w:type="dxa"/>
            <w:shd w:val="clear" w:color="auto" w:fill="auto"/>
          </w:tcPr>
          <w:p w:rsidR="00BA682B" w:rsidRPr="002075E6" w:rsidRDefault="00BA682B" w:rsidP="002075E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cs="Arial"/>
                <w:b/>
                <w:sz w:val="22"/>
                <w:szCs w:val="22"/>
                <w:lang w:bidi="pt-BR"/>
              </w:rPr>
            </w:pPr>
          </w:p>
        </w:tc>
      </w:tr>
    </w:tbl>
    <w:p w:rsidR="0077380D" w:rsidRPr="002075E6" w:rsidRDefault="0077380D" w:rsidP="002075E6">
      <w:pPr>
        <w:spacing w:line="360" w:lineRule="auto"/>
        <w:jc w:val="center"/>
        <w:rPr>
          <w:rFonts w:cs="Arial"/>
          <w:sz w:val="22"/>
          <w:szCs w:val="22"/>
        </w:rPr>
      </w:pPr>
    </w:p>
    <w:p w:rsidR="0077380D" w:rsidRPr="002075E6" w:rsidRDefault="0077380D" w:rsidP="002075E6">
      <w:pPr>
        <w:tabs>
          <w:tab w:val="left" w:pos="426"/>
        </w:tabs>
        <w:spacing w:line="360" w:lineRule="auto"/>
        <w:jc w:val="both"/>
        <w:rPr>
          <w:rFonts w:cs="Arial"/>
          <w:szCs w:val="20"/>
        </w:rPr>
      </w:pPr>
      <w:r w:rsidRPr="002075E6">
        <w:rPr>
          <w:rFonts w:cs="Arial"/>
          <w:b/>
          <w:szCs w:val="20"/>
        </w:rPr>
        <w:t>PS:</w:t>
      </w:r>
      <w:r w:rsidR="002F5059" w:rsidRPr="002075E6">
        <w:rPr>
          <w:rFonts w:cs="Arial"/>
          <w:b/>
          <w:szCs w:val="20"/>
        </w:rPr>
        <w:t xml:space="preserve"> </w:t>
      </w:r>
      <w:r w:rsidR="00465C0B" w:rsidRPr="002075E6">
        <w:rPr>
          <w:rFonts w:cs="Arial"/>
          <w:szCs w:val="20"/>
        </w:rPr>
        <w:t>Os valores a serem apresentados deverão incluir os preços em reais (R$) e também deverão estar compreendidos todas e quaisquer despesas de responsabilidades da proponente que, direta ou indiretamente, decorram da execução do objeto licitado.</w:t>
      </w:r>
    </w:p>
    <w:bookmarkEnd w:id="3"/>
    <w:p w:rsidR="002A04BA" w:rsidRPr="002075E6" w:rsidRDefault="002A04BA" w:rsidP="002075E6">
      <w:pPr>
        <w:tabs>
          <w:tab w:val="left" w:pos="426"/>
        </w:tabs>
        <w:spacing w:line="360" w:lineRule="auto"/>
        <w:ind w:hanging="426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3370EA" w:rsidRDefault="003370EA" w:rsidP="00115386">
      <w:pPr>
        <w:autoSpaceDE w:val="0"/>
        <w:autoSpaceDN w:val="0"/>
        <w:adjustRightInd w:val="0"/>
        <w:spacing w:line="48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AGÊNCIA (Código): _______</w:t>
      </w:r>
      <w:r w:rsidR="002075E6">
        <w:rPr>
          <w:rFonts w:cs="Arial"/>
          <w:sz w:val="22"/>
          <w:szCs w:val="22"/>
        </w:rPr>
        <w:t>_</w:t>
      </w:r>
      <w:r w:rsidRPr="002075E6">
        <w:rPr>
          <w:rFonts w:cs="Arial"/>
          <w:sz w:val="22"/>
          <w:szCs w:val="22"/>
        </w:rPr>
        <w:t xml:space="preserve"> PRAÇA: __________</w:t>
      </w:r>
      <w:r w:rsidR="002075E6">
        <w:rPr>
          <w:rFonts w:cs="Arial"/>
          <w:sz w:val="22"/>
          <w:szCs w:val="22"/>
        </w:rPr>
        <w:t>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BANCO (Nome): _______</w:t>
      </w:r>
      <w:r w:rsidR="002075E6">
        <w:rPr>
          <w:rFonts w:cs="Arial"/>
          <w:sz w:val="22"/>
          <w:szCs w:val="22"/>
        </w:rPr>
        <w:t>_______________</w:t>
      </w:r>
      <w:r w:rsidRPr="002075E6">
        <w:rPr>
          <w:rFonts w:cs="Arial"/>
          <w:sz w:val="22"/>
          <w:szCs w:val="22"/>
        </w:rPr>
        <w:t xml:space="preserve"> CONTA CORRENTE: __________</w:t>
      </w:r>
      <w:r w:rsidR="002075E6">
        <w:rPr>
          <w:rFonts w:cs="Arial"/>
          <w:sz w:val="22"/>
          <w:szCs w:val="22"/>
        </w:rPr>
        <w:t>____</w:t>
      </w: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right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 xml:space="preserve">________________, ____ de ___________ </w:t>
      </w:r>
      <w:proofErr w:type="spellStart"/>
      <w:r w:rsidRPr="002075E6">
        <w:rPr>
          <w:rFonts w:cs="Arial"/>
          <w:sz w:val="22"/>
          <w:szCs w:val="22"/>
        </w:rPr>
        <w:t>de</w:t>
      </w:r>
      <w:proofErr w:type="spellEnd"/>
      <w:r w:rsidRPr="002075E6">
        <w:rPr>
          <w:rFonts w:cs="Arial"/>
          <w:sz w:val="22"/>
          <w:szCs w:val="22"/>
        </w:rPr>
        <w:t xml:space="preserve"> _____</w:t>
      </w:r>
      <w:r w:rsidR="002075E6">
        <w:rPr>
          <w:rFonts w:cs="Arial"/>
          <w:sz w:val="22"/>
          <w:szCs w:val="22"/>
        </w:rPr>
        <w:t>__</w:t>
      </w:r>
      <w:r w:rsidRPr="002075E6">
        <w:rPr>
          <w:rFonts w:cs="Arial"/>
          <w:sz w:val="22"/>
          <w:szCs w:val="22"/>
        </w:rPr>
        <w:t>.</w:t>
      </w:r>
    </w:p>
    <w:p w:rsidR="0077380D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P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______________________________________</w:t>
      </w: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center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(</w:t>
      </w:r>
      <w:proofErr w:type="gramStart"/>
      <w:r w:rsidRPr="002075E6">
        <w:rPr>
          <w:rFonts w:cs="Arial"/>
          <w:sz w:val="22"/>
          <w:szCs w:val="22"/>
        </w:rPr>
        <w:t>assinatura</w:t>
      </w:r>
      <w:proofErr w:type="gramEnd"/>
      <w:r w:rsidRPr="002075E6">
        <w:rPr>
          <w:rFonts w:cs="Arial"/>
          <w:sz w:val="22"/>
          <w:szCs w:val="22"/>
        </w:rPr>
        <w:t xml:space="preserve"> do declarante)</w:t>
      </w:r>
    </w:p>
    <w:p w:rsid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2075E6" w:rsidRDefault="002075E6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Nome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Cargo ou carimbo do declarante: ________________________________________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2075E6">
        <w:rPr>
          <w:rFonts w:cs="Arial"/>
          <w:sz w:val="22"/>
          <w:szCs w:val="22"/>
        </w:rPr>
        <w:t>Nº do CPF e da cédula de identidade e órgão emitente: ______________________</w:t>
      </w:r>
      <w:r w:rsidR="002075E6">
        <w:rPr>
          <w:rFonts w:cs="Arial"/>
          <w:sz w:val="22"/>
          <w:szCs w:val="22"/>
        </w:rPr>
        <w:t>________</w:t>
      </w:r>
    </w:p>
    <w:p w:rsidR="003370EA" w:rsidRDefault="003370EA" w:rsidP="003370EA">
      <w:pPr>
        <w:spacing w:line="360" w:lineRule="auto"/>
        <w:jc w:val="both"/>
        <w:rPr>
          <w:rFonts w:cs="Arial"/>
          <w:sz w:val="22"/>
          <w:szCs w:val="22"/>
        </w:rPr>
      </w:pPr>
    </w:p>
    <w:p w:rsidR="0077380D" w:rsidRPr="002075E6" w:rsidRDefault="0077380D" w:rsidP="003370EA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2075E6">
        <w:rPr>
          <w:rFonts w:cs="Arial"/>
          <w:sz w:val="22"/>
          <w:szCs w:val="22"/>
        </w:rPr>
        <w:t>Telefone, fax e e-mail para contato: ______________________________________</w:t>
      </w:r>
      <w:r w:rsidR="002075E6">
        <w:rPr>
          <w:rFonts w:cs="Arial"/>
          <w:sz w:val="22"/>
          <w:szCs w:val="22"/>
        </w:rPr>
        <w:t>________</w:t>
      </w:r>
    </w:p>
    <w:bookmarkEnd w:id="4"/>
    <w:p w:rsidR="00790FAC" w:rsidRPr="002075E6" w:rsidRDefault="00790FAC" w:rsidP="002075E6">
      <w:pPr>
        <w:rPr>
          <w:rFonts w:cs="Arial"/>
          <w:b/>
          <w:iCs/>
          <w:sz w:val="22"/>
          <w:szCs w:val="22"/>
        </w:rPr>
      </w:pPr>
    </w:p>
    <w:sectPr w:rsidR="00790FAC" w:rsidRPr="002075E6" w:rsidSect="00B706E0">
      <w:headerReference w:type="default" r:id="rId8"/>
      <w:footerReference w:type="default" r:id="rId9"/>
      <w:pgSz w:w="11906" w:h="16838"/>
      <w:pgMar w:top="1701" w:right="1134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CB3" w:rsidRDefault="003B6CB3">
      <w:r>
        <w:separator/>
      </w:r>
    </w:p>
  </w:endnote>
  <w:endnote w:type="continuationSeparator" w:id="0">
    <w:p w:rsidR="003B6CB3" w:rsidRDefault="003B6CB3">
      <w:r>
        <w:continuationSeparator/>
      </w:r>
    </w:p>
  </w:endnote>
  <w:endnote w:type="continuationNotice" w:id="1">
    <w:p w:rsidR="003B6CB3" w:rsidRDefault="003B6C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198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2EF1" w:rsidRDefault="00722EF1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71A5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71A5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22EF1" w:rsidRPr="00455647" w:rsidRDefault="00722EF1" w:rsidP="004556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CB3" w:rsidRDefault="003B6CB3">
      <w:r>
        <w:separator/>
      </w:r>
    </w:p>
  </w:footnote>
  <w:footnote w:type="continuationSeparator" w:id="0">
    <w:p w:rsidR="003B6CB3" w:rsidRDefault="003B6CB3">
      <w:r>
        <w:continuationSeparator/>
      </w:r>
    </w:p>
  </w:footnote>
  <w:footnote w:type="continuationNotice" w:id="1">
    <w:p w:rsidR="003B6CB3" w:rsidRDefault="003B6CB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ascii="Times New Roman" w:hAnsi="Times New Roman" w:cs="Times New Roman"/>
        <w:b/>
        <w:noProof/>
      </w:rPr>
      <w:drawing>
        <wp:anchor distT="0" distB="0" distL="114300" distR="114300" simplePos="0" relativeHeight="251659264" behindDoc="1" locked="0" layoutInCell="1" allowOverlap="1" wp14:anchorId="69DB3BCE" wp14:editId="1A92480C">
          <wp:simplePos x="0" y="0"/>
          <wp:positionH relativeFrom="margin">
            <wp:align>center</wp:align>
          </wp:positionH>
          <wp:positionV relativeFrom="paragraph">
            <wp:posOffset>-273685</wp:posOffset>
          </wp:positionV>
          <wp:extent cx="707390" cy="779145"/>
          <wp:effectExtent l="0" t="0" r="0" b="1905"/>
          <wp:wrapNone/>
          <wp:docPr id="28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79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</w:p>
  <w:p w:rsidR="00B706E0" w:rsidRPr="00820F42" w:rsidRDefault="00C71A5E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>
      <w:rPr>
        <w:rFonts w:cs="Arial"/>
        <w:b/>
        <w:sz w:val="16"/>
        <w:szCs w:val="18"/>
        <w:lang w:bidi="pt-BR"/>
      </w:rPr>
      <w:t>MINISTÉRIO DA GESTÃO E DA INOVAÇÃO EM SERVIÇOS PÚBLICOS</w:t>
    </w:r>
  </w:p>
  <w:p w:rsidR="00B706E0" w:rsidRPr="00820F42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SECRETARIA DE GESTAO CORPORATIVA</w:t>
    </w:r>
  </w:p>
  <w:p w:rsidR="00B706E0" w:rsidRPr="00820F42" w:rsidRDefault="00C71A5E" w:rsidP="00B706E0">
    <w:pPr>
      <w:widowControl w:val="0"/>
      <w:autoSpaceDE w:val="0"/>
      <w:autoSpaceDN w:val="0"/>
      <w:jc w:val="center"/>
      <w:rPr>
        <w:rFonts w:cs="Arial"/>
        <w:b/>
        <w:bCs/>
        <w:sz w:val="16"/>
        <w:szCs w:val="18"/>
        <w:lang w:bidi="pt-BR"/>
      </w:rPr>
    </w:pPr>
    <w:r>
      <w:rPr>
        <w:rFonts w:cs="Arial"/>
        <w:b/>
        <w:sz w:val="16"/>
        <w:szCs w:val="18"/>
        <w:lang w:bidi="pt-BR"/>
      </w:rPr>
      <w:t>SUPERINTENDÊNCIA</w:t>
    </w:r>
    <w:r w:rsidR="00B706E0" w:rsidRPr="00820F42">
      <w:rPr>
        <w:rFonts w:cs="Arial"/>
        <w:b/>
        <w:sz w:val="16"/>
        <w:szCs w:val="18"/>
        <w:lang w:bidi="pt-BR"/>
      </w:rPr>
      <w:t xml:space="preserve"> REGIONAL DE ADMINISTRAÇÃO </w:t>
    </w:r>
  </w:p>
  <w:p w:rsidR="00722EF1" w:rsidRPr="00B706E0" w:rsidRDefault="00B706E0" w:rsidP="00B706E0">
    <w:pPr>
      <w:widowControl w:val="0"/>
      <w:autoSpaceDE w:val="0"/>
      <w:autoSpaceDN w:val="0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Rua Pimenta Bueno, 139, Bairro Amambaí, CEP: 79005-020, Campo Grande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-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MS.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36848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1D552C"/>
    <w:multiLevelType w:val="hybridMultilevel"/>
    <w:tmpl w:val="39F85A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A6AE0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212F00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5" w15:restartNumberingAfterBreak="0">
    <w:nsid w:val="12353745"/>
    <w:multiLevelType w:val="hybridMultilevel"/>
    <w:tmpl w:val="460A5E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0A01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7" w15:restartNumberingAfterBreak="0">
    <w:nsid w:val="1ABB366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8" w15:restartNumberingAfterBreak="0">
    <w:nsid w:val="1D4A6247"/>
    <w:multiLevelType w:val="hybridMultilevel"/>
    <w:tmpl w:val="25F6D2E4"/>
    <w:lvl w:ilvl="0" w:tplc="300E11D2">
      <w:start w:val="1"/>
      <w:numFmt w:val="decimal"/>
      <w:lvlText w:val="%1."/>
      <w:lvlJc w:val="left"/>
      <w:pPr>
        <w:ind w:left="942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1" w:tplc="FB82697A">
      <w:numFmt w:val="bullet"/>
      <w:lvlText w:val="•"/>
      <w:lvlJc w:val="left"/>
      <w:pPr>
        <w:ind w:left="1902" w:hanging="240"/>
      </w:pPr>
      <w:rPr>
        <w:rFonts w:hint="default"/>
        <w:lang w:val="pt-BR" w:eastAsia="pt-BR" w:bidi="pt-BR"/>
      </w:rPr>
    </w:lvl>
    <w:lvl w:ilvl="2" w:tplc="09E63C4E">
      <w:numFmt w:val="bullet"/>
      <w:lvlText w:val="•"/>
      <w:lvlJc w:val="left"/>
      <w:pPr>
        <w:ind w:left="2865" w:hanging="240"/>
      </w:pPr>
      <w:rPr>
        <w:rFonts w:hint="default"/>
        <w:lang w:val="pt-BR" w:eastAsia="pt-BR" w:bidi="pt-BR"/>
      </w:rPr>
    </w:lvl>
    <w:lvl w:ilvl="3" w:tplc="04F20E8A">
      <w:numFmt w:val="bullet"/>
      <w:lvlText w:val="•"/>
      <w:lvlJc w:val="left"/>
      <w:pPr>
        <w:ind w:left="3827" w:hanging="240"/>
      </w:pPr>
      <w:rPr>
        <w:rFonts w:hint="default"/>
        <w:lang w:val="pt-BR" w:eastAsia="pt-BR" w:bidi="pt-BR"/>
      </w:rPr>
    </w:lvl>
    <w:lvl w:ilvl="4" w:tplc="1882B524">
      <w:numFmt w:val="bullet"/>
      <w:lvlText w:val="•"/>
      <w:lvlJc w:val="left"/>
      <w:pPr>
        <w:ind w:left="4790" w:hanging="240"/>
      </w:pPr>
      <w:rPr>
        <w:rFonts w:hint="default"/>
        <w:lang w:val="pt-BR" w:eastAsia="pt-BR" w:bidi="pt-BR"/>
      </w:rPr>
    </w:lvl>
    <w:lvl w:ilvl="5" w:tplc="BD40B0C0">
      <w:numFmt w:val="bullet"/>
      <w:lvlText w:val="•"/>
      <w:lvlJc w:val="left"/>
      <w:pPr>
        <w:ind w:left="5753" w:hanging="240"/>
      </w:pPr>
      <w:rPr>
        <w:rFonts w:hint="default"/>
        <w:lang w:val="pt-BR" w:eastAsia="pt-BR" w:bidi="pt-BR"/>
      </w:rPr>
    </w:lvl>
    <w:lvl w:ilvl="6" w:tplc="26308ABA">
      <w:numFmt w:val="bullet"/>
      <w:lvlText w:val="•"/>
      <w:lvlJc w:val="left"/>
      <w:pPr>
        <w:ind w:left="6715" w:hanging="240"/>
      </w:pPr>
      <w:rPr>
        <w:rFonts w:hint="default"/>
        <w:lang w:val="pt-BR" w:eastAsia="pt-BR" w:bidi="pt-BR"/>
      </w:rPr>
    </w:lvl>
    <w:lvl w:ilvl="7" w:tplc="A6187CC8">
      <w:numFmt w:val="bullet"/>
      <w:lvlText w:val="•"/>
      <w:lvlJc w:val="left"/>
      <w:pPr>
        <w:ind w:left="7678" w:hanging="240"/>
      </w:pPr>
      <w:rPr>
        <w:rFonts w:hint="default"/>
        <w:lang w:val="pt-BR" w:eastAsia="pt-BR" w:bidi="pt-BR"/>
      </w:rPr>
    </w:lvl>
    <w:lvl w:ilvl="8" w:tplc="733E9974">
      <w:numFmt w:val="bullet"/>
      <w:lvlText w:val="•"/>
      <w:lvlJc w:val="left"/>
      <w:pPr>
        <w:ind w:left="8641" w:hanging="240"/>
      </w:pPr>
      <w:rPr>
        <w:rFonts w:hint="default"/>
        <w:lang w:val="pt-BR" w:eastAsia="pt-BR" w:bidi="pt-BR"/>
      </w:rPr>
    </w:lvl>
  </w:abstractNum>
  <w:abstractNum w:abstractNumId="9" w15:restartNumberingAfterBreak="0">
    <w:nsid w:val="1D5C100D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E80EF8"/>
    <w:multiLevelType w:val="multilevel"/>
    <w:tmpl w:val="E22C5F7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1" w15:restartNumberingAfterBreak="0">
    <w:nsid w:val="1FEF3D01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12" w15:restartNumberingAfterBreak="0">
    <w:nsid w:val="202F73FB"/>
    <w:multiLevelType w:val="multilevel"/>
    <w:tmpl w:val="45FE7BD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223A48DF"/>
    <w:multiLevelType w:val="multilevel"/>
    <w:tmpl w:val="263AC3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22C105D8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DF07EE"/>
    <w:multiLevelType w:val="multilevel"/>
    <w:tmpl w:val="40880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C768A9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E35AAB"/>
    <w:multiLevelType w:val="multilevel"/>
    <w:tmpl w:val="4DBCBD1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1000E7"/>
    <w:multiLevelType w:val="multilevel"/>
    <w:tmpl w:val="EF8428E2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A71746"/>
    <w:multiLevelType w:val="hybridMultilevel"/>
    <w:tmpl w:val="86A4E2B4"/>
    <w:lvl w:ilvl="0" w:tplc="D78E0C50">
      <w:start w:val="1"/>
      <w:numFmt w:val="lowerLetter"/>
      <w:lvlText w:val="%1)"/>
      <w:lvlJc w:val="left"/>
      <w:pPr>
        <w:ind w:left="942" w:hanging="27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BR" w:eastAsia="pt-BR" w:bidi="pt-BR"/>
      </w:rPr>
    </w:lvl>
    <w:lvl w:ilvl="1" w:tplc="C026E3C6">
      <w:start w:val="1"/>
      <w:numFmt w:val="decimal"/>
      <w:lvlText w:val="%2."/>
      <w:lvlJc w:val="left"/>
      <w:pPr>
        <w:ind w:left="2314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 w:tplc="E13A0D6C">
      <w:numFmt w:val="none"/>
      <w:lvlText w:val=""/>
      <w:lvlJc w:val="left"/>
      <w:pPr>
        <w:tabs>
          <w:tab w:val="num" w:pos="360"/>
        </w:tabs>
      </w:pPr>
    </w:lvl>
    <w:lvl w:ilvl="3" w:tplc="2F2617C0">
      <w:numFmt w:val="bullet"/>
      <w:lvlText w:val="•"/>
      <w:lvlJc w:val="left"/>
      <w:pPr>
        <w:ind w:left="4152" w:hanging="437"/>
      </w:pPr>
      <w:rPr>
        <w:rFonts w:hint="default"/>
        <w:lang w:val="pt-BR" w:eastAsia="pt-BR" w:bidi="pt-BR"/>
      </w:rPr>
    </w:lvl>
    <w:lvl w:ilvl="4" w:tplc="99C0BF82">
      <w:numFmt w:val="bullet"/>
      <w:lvlText w:val="•"/>
      <w:lvlJc w:val="left"/>
      <w:pPr>
        <w:ind w:left="5068" w:hanging="437"/>
      </w:pPr>
      <w:rPr>
        <w:rFonts w:hint="default"/>
        <w:lang w:val="pt-BR" w:eastAsia="pt-BR" w:bidi="pt-BR"/>
      </w:rPr>
    </w:lvl>
    <w:lvl w:ilvl="5" w:tplc="56B60EA4">
      <w:numFmt w:val="bullet"/>
      <w:lvlText w:val="•"/>
      <w:lvlJc w:val="left"/>
      <w:pPr>
        <w:ind w:left="5985" w:hanging="437"/>
      </w:pPr>
      <w:rPr>
        <w:rFonts w:hint="default"/>
        <w:lang w:val="pt-BR" w:eastAsia="pt-BR" w:bidi="pt-BR"/>
      </w:rPr>
    </w:lvl>
    <w:lvl w:ilvl="6" w:tplc="13F630A8">
      <w:numFmt w:val="bullet"/>
      <w:lvlText w:val="•"/>
      <w:lvlJc w:val="left"/>
      <w:pPr>
        <w:ind w:left="6901" w:hanging="437"/>
      </w:pPr>
      <w:rPr>
        <w:rFonts w:hint="default"/>
        <w:lang w:val="pt-BR" w:eastAsia="pt-BR" w:bidi="pt-BR"/>
      </w:rPr>
    </w:lvl>
    <w:lvl w:ilvl="7" w:tplc="FC0859D4">
      <w:numFmt w:val="bullet"/>
      <w:lvlText w:val="•"/>
      <w:lvlJc w:val="left"/>
      <w:pPr>
        <w:ind w:left="7817" w:hanging="437"/>
      </w:pPr>
      <w:rPr>
        <w:rFonts w:hint="default"/>
        <w:lang w:val="pt-BR" w:eastAsia="pt-BR" w:bidi="pt-BR"/>
      </w:rPr>
    </w:lvl>
    <w:lvl w:ilvl="8" w:tplc="9D8C7586">
      <w:numFmt w:val="bullet"/>
      <w:lvlText w:val="•"/>
      <w:lvlJc w:val="left"/>
      <w:pPr>
        <w:ind w:left="8733" w:hanging="437"/>
      </w:pPr>
      <w:rPr>
        <w:rFonts w:hint="default"/>
        <w:lang w:val="pt-BR" w:eastAsia="pt-BR" w:bidi="pt-BR"/>
      </w:rPr>
    </w:lvl>
  </w:abstractNum>
  <w:abstractNum w:abstractNumId="21" w15:restartNumberingAfterBreak="0">
    <w:nsid w:val="42DD5D82"/>
    <w:multiLevelType w:val="multilevel"/>
    <w:tmpl w:val="E6EC8ADE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8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22" w15:restartNumberingAfterBreak="0">
    <w:nsid w:val="4926066C"/>
    <w:multiLevelType w:val="multilevel"/>
    <w:tmpl w:val="F4A4E4C2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9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3" w15:restartNumberingAfterBreak="0">
    <w:nsid w:val="4A7E0A54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436A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5" w15:restartNumberingAfterBreak="0">
    <w:nsid w:val="54D771D8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26" w15:restartNumberingAfterBreak="0">
    <w:nsid w:val="56AD74EC"/>
    <w:multiLevelType w:val="hybridMultilevel"/>
    <w:tmpl w:val="E5548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86D39"/>
    <w:multiLevelType w:val="hybridMultilevel"/>
    <w:tmpl w:val="4502B3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35CFA"/>
    <w:multiLevelType w:val="multilevel"/>
    <w:tmpl w:val="42984D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BAD35FF"/>
    <w:multiLevelType w:val="hybridMultilevel"/>
    <w:tmpl w:val="613CD8FE"/>
    <w:lvl w:ilvl="0" w:tplc="0416000F">
      <w:start w:val="1"/>
      <w:numFmt w:val="decimal"/>
      <w:lvlText w:val="%1."/>
      <w:lvlJc w:val="left"/>
      <w:pPr>
        <w:ind w:left="1467" w:hanging="360"/>
      </w:pPr>
    </w:lvl>
    <w:lvl w:ilvl="1" w:tplc="04160019" w:tentative="1">
      <w:start w:val="1"/>
      <w:numFmt w:val="lowerLetter"/>
      <w:lvlText w:val="%2."/>
      <w:lvlJc w:val="left"/>
      <w:pPr>
        <w:ind w:left="2187" w:hanging="360"/>
      </w:pPr>
    </w:lvl>
    <w:lvl w:ilvl="2" w:tplc="0416001B" w:tentative="1">
      <w:start w:val="1"/>
      <w:numFmt w:val="lowerRoman"/>
      <w:lvlText w:val="%3."/>
      <w:lvlJc w:val="right"/>
      <w:pPr>
        <w:ind w:left="2907" w:hanging="180"/>
      </w:pPr>
    </w:lvl>
    <w:lvl w:ilvl="3" w:tplc="0416000F" w:tentative="1">
      <w:start w:val="1"/>
      <w:numFmt w:val="decimal"/>
      <w:lvlText w:val="%4."/>
      <w:lvlJc w:val="left"/>
      <w:pPr>
        <w:ind w:left="3627" w:hanging="360"/>
      </w:pPr>
    </w:lvl>
    <w:lvl w:ilvl="4" w:tplc="04160019" w:tentative="1">
      <w:start w:val="1"/>
      <w:numFmt w:val="lowerLetter"/>
      <w:lvlText w:val="%5."/>
      <w:lvlJc w:val="left"/>
      <w:pPr>
        <w:ind w:left="4347" w:hanging="360"/>
      </w:pPr>
    </w:lvl>
    <w:lvl w:ilvl="5" w:tplc="0416001B" w:tentative="1">
      <w:start w:val="1"/>
      <w:numFmt w:val="lowerRoman"/>
      <w:lvlText w:val="%6."/>
      <w:lvlJc w:val="right"/>
      <w:pPr>
        <w:ind w:left="5067" w:hanging="180"/>
      </w:pPr>
    </w:lvl>
    <w:lvl w:ilvl="6" w:tplc="0416000F" w:tentative="1">
      <w:start w:val="1"/>
      <w:numFmt w:val="decimal"/>
      <w:lvlText w:val="%7."/>
      <w:lvlJc w:val="left"/>
      <w:pPr>
        <w:ind w:left="5787" w:hanging="360"/>
      </w:pPr>
    </w:lvl>
    <w:lvl w:ilvl="7" w:tplc="04160019" w:tentative="1">
      <w:start w:val="1"/>
      <w:numFmt w:val="lowerLetter"/>
      <w:lvlText w:val="%8."/>
      <w:lvlJc w:val="left"/>
      <w:pPr>
        <w:ind w:left="6507" w:hanging="360"/>
      </w:pPr>
    </w:lvl>
    <w:lvl w:ilvl="8" w:tplc="0416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30" w15:restartNumberingAfterBreak="0">
    <w:nsid w:val="5E4E1152"/>
    <w:multiLevelType w:val="hybridMultilevel"/>
    <w:tmpl w:val="50E017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A2AD6"/>
    <w:multiLevelType w:val="multilevel"/>
    <w:tmpl w:val="E3B054C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00" w:hanging="1800"/>
      </w:pPr>
      <w:rPr>
        <w:rFonts w:hint="default"/>
      </w:rPr>
    </w:lvl>
  </w:abstractNum>
  <w:abstractNum w:abstractNumId="32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4666556"/>
    <w:multiLevelType w:val="hybridMultilevel"/>
    <w:tmpl w:val="5E2C192C"/>
    <w:lvl w:ilvl="0" w:tplc="F48A11F8">
      <w:start w:val="1"/>
      <w:numFmt w:val="decimal"/>
      <w:lvlText w:val="%1."/>
      <w:lvlJc w:val="left"/>
      <w:pPr>
        <w:ind w:left="1088" w:hanging="341"/>
      </w:pPr>
      <w:rPr>
        <w:rFonts w:ascii="Times New Roman" w:eastAsia="Times New Roman" w:hAnsi="Times New Roman" w:cs="Times New Roman" w:hint="default"/>
        <w:spacing w:val="-24"/>
        <w:w w:val="16"/>
        <w:sz w:val="24"/>
        <w:szCs w:val="24"/>
        <w:lang w:val="pt-BR" w:eastAsia="pt-BR" w:bidi="pt-BR"/>
      </w:rPr>
    </w:lvl>
    <w:lvl w:ilvl="1" w:tplc="BE5C4594">
      <w:numFmt w:val="bullet"/>
      <w:lvlText w:val="•"/>
      <w:lvlJc w:val="left"/>
      <w:pPr>
        <w:ind w:left="2028" w:hanging="341"/>
      </w:pPr>
      <w:rPr>
        <w:lang w:val="pt-BR" w:eastAsia="pt-BR" w:bidi="pt-BR"/>
      </w:rPr>
    </w:lvl>
    <w:lvl w:ilvl="2" w:tplc="C04CD4DC">
      <w:numFmt w:val="bullet"/>
      <w:lvlText w:val="•"/>
      <w:lvlJc w:val="left"/>
      <w:pPr>
        <w:ind w:left="2977" w:hanging="341"/>
      </w:pPr>
      <w:rPr>
        <w:lang w:val="pt-BR" w:eastAsia="pt-BR" w:bidi="pt-BR"/>
      </w:rPr>
    </w:lvl>
    <w:lvl w:ilvl="3" w:tplc="AD5C19AA">
      <w:numFmt w:val="bullet"/>
      <w:lvlText w:val="•"/>
      <w:lvlJc w:val="left"/>
      <w:pPr>
        <w:ind w:left="3925" w:hanging="341"/>
      </w:pPr>
      <w:rPr>
        <w:lang w:val="pt-BR" w:eastAsia="pt-BR" w:bidi="pt-BR"/>
      </w:rPr>
    </w:lvl>
    <w:lvl w:ilvl="4" w:tplc="06CAC89C">
      <w:numFmt w:val="bullet"/>
      <w:lvlText w:val="•"/>
      <w:lvlJc w:val="left"/>
      <w:pPr>
        <w:ind w:left="4874" w:hanging="341"/>
      </w:pPr>
      <w:rPr>
        <w:lang w:val="pt-BR" w:eastAsia="pt-BR" w:bidi="pt-BR"/>
      </w:rPr>
    </w:lvl>
    <w:lvl w:ilvl="5" w:tplc="8A94CC3A">
      <w:numFmt w:val="bullet"/>
      <w:lvlText w:val="•"/>
      <w:lvlJc w:val="left"/>
      <w:pPr>
        <w:ind w:left="5823" w:hanging="341"/>
      </w:pPr>
      <w:rPr>
        <w:lang w:val="pt-BR" w:eastAsia="pt-BR" w:bidi="pt-BR"/>
      </w:rPr>
    </w:lvl>
    <w:lvl w:ilvl="6" w:tplc="5F085426">
      <w:numFmt w:val="bullet"/>
      <w:lvlText w:val="•"/>
      <w:lvlJc w:val="left"/>
      <w:pPr>
        <w:ind w:left="6771" w:hanging="341"/>
      </w:pPr>
      <w:rPr>
        <w:lang w:val="pt-BR" w:eastAsia="pt-BR" w:bidi="pt-BR"/>
      </w:rPr>
    </w:lvl>
    <w:lvl w:ilvl="7" w:tplc="CD1C6A1A">
      <w:numFmt w:val="bullet"/>
      <w:lvlText w:val="•"/>
      <w:lvlJc w:val="left"/>
      <w:pPr>
        <w:ind w:left="7720" w:hanging="341"/>
      </w:pPr>
      <w:rPr>
        <w:lang w:val="pt-BR" w:eastAsia="pt-BR" w:bidi="pt-BR"/>
      </w:rPr>
    </w:lvl>
    <w:lvl w:ilvl="8" w:tplc="D354BC30">
      <w:numFmt w:val="bullet"/>
      <w:lvlText w:val="•"/>
      <w:lvlJc w:val="left"/>
      <w:pPr>
        <w:ind w:left="8669" w:hanging="341"/>
      </w:pPr>
      <w:rPr>
        <w:lang w:val="pt-BR" w:eastAsia="pt-BR" w:bidi="pt-BR"/>
      </w:rPr>
    </w:lvl>
  </w:abstractNum>
  <w:abstractNum w:abstractNumId="34" w15:restartNumberingAfterBreak="0">
    <w:nsid w:val="65CA4A45"/>
    <w:multiLevelType w:val="hybridMultilevel"/>
    <w:tmpl w:val="503C72F0"/>
    <w:lvl w:ilvl="0" w:tplc="6526F7A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215A63"/>
    <w:multiLevelType w:val="multilevel"/>
    <w:tmpl w:val="EB106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375622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7" w15:restartNumberingAfterBreak="0">
    <w:nsid w:val="7962084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abstractNum w:abstractNumId="38" w15:restartNumberingAfterBreak="0">
    <w:nsid w:val="7A056C47"/>
    <w:multiLevelType w:val="multilevel"/>
    <w:tmpl w:val="6B749E2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7ADD32D2"/>
    <w:multiLevelType w:val="multilevel"/>
    <w:tmpl w:val="0DAA8BC8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8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0" w15:restartNumberingAfterBreak="0">
    <w:nsid w:val="7B484E56"/>
    <w:multiLevelType w:val="multilevel"/>
    <w:tmpl w:val="4F447B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CF33B73"/>
    <w:multiLevelType w:val="hybridMultilevel"/>
    <w:tmpl w:val="C0701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50D00"/>
    <w:multiLevelType w:val="multilevel"/>
    <w:tmpl w:val="D3E82966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E5D093D"/>
    <w:multiLevelType w:val="multilevel"/>
    <w:tmpl w:val="76C02B90"/>
    <w:lvl w:ilvl="0">
      <w:start w:val="1"/>
      <w:numFmt w:val="lowerLetter"/>
      <w:lvlText w:val="%1)"/>
      <w:lvlJc w:val="left"/>
      <w:pPr>
        <w:ind w:left="264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69" w:hanging="360"/>
      </w:pPr>
    </w:lvl>
    <w:lvl w:ilvl="2" w:tentative="1">
      <w:start w:val="1"/>
      <w:numFmt w:val="lowerRoman"/>
      <w:lvlText w:val="%3."/>
      <w:lvlJc w:val="right"/>
      <w:pPr>
        <w:ind w:left="4089" w:hanging="180"/>
      </w:pPr>
    </w:lvl>
    <w:lvl w:ilvl="3" w:tentative="1">
      <w:start w:val="1"/>
      <w:numFmt w:val="decimal"/>
      <w:lvlText w:val="%4."/>
      <w:lvlJc w:val="left"/>
      <w:pPr>
        <w:ind w:left="4809" w:hanging="360"/>
      </w:pPr>
    </w:lvl>
    <w:lvl w:ilvl="4" w:tentative="1">
      <w:start w:val="1"/>
      <w:numFmt w:val="lowerLetter"/>
      <w:lvlText w:val="%5."/>
      <w:lvlJc w:val="left"/>
      <w:pPr>
        <w:ind w:left="5529" w:hanging="360"/>
      </w:pPr>
    </w:lvl>
    <w:lvl w:ilvl="5" w:tentative="1">
      <w:start w:val="1"/>
      <w:numFmt w:val="lowerRoman"/>
      <w:lvlText w:val="%6."/>
      <w:lvlJc w:val="right"/>
      <w:pPr>
        <w:ind w:left="6249" w:hanging="180"/>
      </w:pPr>
    </w:lvl>
    <w:lvl w:ilvl="6" w:tentative="1">
      <w:start w:val="1"/>
      <w:numFmt w:val="decimal"/>
      <w:lvlText w:val="%7."/>
      <w:lvlJc w:val="left"/>
      <w:pPr>
        <w:ind w:left="6969" w:hanging="360"/>
      </w:pPr>
    </w:lvl>
    <w:lvl w:ilvl="7" w:tentative="1">
      <w:start w:val="1"/>
      <w:numFmt w:val="lowerLetter"/>
      <w:lvlText w:val="%8."/>
      <w:lvlJc w:val="left"/>
      <w:pPr>
        <w:ind w:left="7689" w:hanging="360"/>
      </w:pPr>
    </w:lvl>
    <w:lvl w:ilvl="8" w:tentative="1">
      <w:start w:val="1"/>
      <w:numFmt w:val="lowerRoman"/>
      <w:lvlText w:val="%9."/>
      <w:lvlJc w:val="right"/>
      <w:pPr>
        <w:ind w:left="8409" w:hanging="180"/>
      </w:pPr>
    </w:lvl>
  </w:abstractNum>
  <w:num w:numId="1">
    <w:abstractNumId w:val="9"/>
  </w:num>
  <w:num w:numId="2">
    <w:abstractNumId w:val="0"/>
  </w:num>
  <w:num w:numId="3">
    <w:abstractNumId w:val="19"/>
  </w:num>
  <w:num w:numId="4">
    <w:abstractNumId w:val="40"/>
  </w:num>
  <w:num w:numId="5">
    <w:abstractNumId w:val="16"/>
  </w:num>
  <w:num w:numId="6">
    <w:abstractNumId w:val="10"/>
  </w:num>
  <w:num w:numId="7">
    <w:abstractNumId w:val="12"/>
  </w:num>
  <w:num w:numId="8">
    <w:abstractNumId w:val="38"/>
  </w:num>
  <w:num w:numId="9">
    <w:abstractNumId w:val="13"/>
  </w:num>
  <w:num w:numId="10">
    <w:abstractNumId w:val="21"/>
  </w:num>
  <w:num w:numId="11">
    <w:abstractNumId w:val="6"/>
  </w:num>
  <w:num w:numId="12">
    <w:abstractNumId w:val="42"/>
  </w:num>
  <w:num w:numId="13">
    <w:abstractNumId w:val="15"/>
  </w:num>
  <w:num w:numId="14">
    <w:abstractNumId w:val="22"/>
  </w:num>
  <w:num w:numId="15">
    <w:abstractNumId w:val="39"/>
  </w:num>
  <w:num w:numId="16">
    <w:abstractNumId w:val="43"/>
  </w:num>
  <w:num w:numId="17">
    <w:abstractNumId w:val="24"/>
  </w:num>
  <w:num w:numId="18">
    <w:abstractNumId w:val="7"/>
  </w:num>
  <w:num w:numId="19">
    <w:abstractNumId w:val="36"/>
  </w:num>
  <w:num w:numId="20">
    <w:abstractNumId w:val="4"/>
  </w:num>
  <w:num w:numId="21">
    <w:abstractNumId w:val="25"/>
  </w:num>
  <w:num w:numId="22">
    <w:abstractNumId w:val="11"/>
  </w:num>
  <w:num w:numId="23">
    <w:abstractNumId w:val="37"/>
  </w:num>
  <w:num w:numId="24">
    <w:abstractNumId w:val="28"/>
  </w:num>
  <w:num w:numId="25">
    <w:abstractNumId w:val="27"/>
  </w:num>
  <w:num w:numId="26">
    <w:abstractNumId w:val="5"/>
  </w:num>
  <w:num w:numId="27">
    <w:abstractNumId w:val="26"/>
  </w:num>
  <w:num w:numId="28">
    <w:abstractNumId w:val="14"/>
  </w:num>
  <w:num w:numId="29">
    <w:abstractNumId w:val="2"/>
  </w:num>
  <w:num w:numId="30">
    <w:abstractNumId w:val="23"/>
  </w:num>
  <w:num w:numId="31">
    <w:abstractNumId w:val="41"/>
  </w:num>
  <w:num w:numId="32">
    <w:abstractNumId w:val="34"/>
  </w:num>
  <w:num w:numId="33">
    <w:abstractNumId w:val="1"/>
  </w:num>
  <w:num w:numId="34">
    <w:abstractNumId w:val="35"/>
  </w:num>
  <w:num w:numId="35">
    <w:abstractNumId w:val="32"/>
  </w:num>
  <w:num w:numId="36">
    <w:abstractNumId w:val="3"/>
  </w:num>
  <w:num w:numId="37">
    <w:abstractNumId w:val="17"/>
  </w:num>
  <w:num w:numId="38">
    <w:abstractNumId w:val="8"/>
  </w:num>
  <w:num w:numId="39">
    <w:abstractNumId w:val="31"/>
  </w:num>
  <w:num w:numId="4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  <w:num w:numId="42">
    <w:abstractNumId w:val="20"/>
  </w:num>
  <w:num w:numId="43">
    <w:abstractNumId w:val="18"/>
  </w:num>
  <w:num w:numId="4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F0"/>
    <w:rsid w:val="0000236D"/>
    <w:rsid w:val="0000271B"/>
    <w:rsid w:val="00003298"/>
    <w:rsid w:val="0000728A"/>
    <w:rsid w:val="000073F3"/>
    <w:rsid w:val="00013601"/>
    <w:rsid w:val="0002055B"/>
    <w:rsid w:val="0002260C"/>
    <w:rsid w:val="00022F54"/>
    <w:rsid w:val="0002306D"/>
    <w:rsid w:val="000242C8"/>
    <w:rsid w:val="00025CCC"/>
    <w:rsid w:val="00027155"/>
    <w:rsid w:val="00027B46"/>
    <w:rsid w:val="000318BA"/>
    <w:rsid w:val="00031A67"/>
    <w:rsid w:val="00031E76"/>
    <w:rsid w:val="000322A8"/>
    <w:rsid w:val="00032E7A"/>
    <w:rsid w:val="000343B6"/>
    <w:rsid w:val="00034A29"/>
    <w:rsid w:val="00035226"/>
    <w:rsid w:val="00040957"/>
    <w:rsid w:val="00040D35"/>
    <w:rsid w:val="000417CE"/>
    <w:rsid w:val="000453DE"/>
    <w:rsid w:val="000470C1"/>
    <w:rsid w:val="0004723B"/>
    <w:rsid w:val="00047D73"/>
    <w:rsid w:val="000519FA"/>
    <w:rsid w:val="00054B3B"/>
    <w:rsid w:val="00055232"/>
    <w:rsid w:val="00056433"/>
    <w:rsid w:val="00057C42"/>
    <w:rsid w:val="00060414"/>
    <w:rsid w:val="00061177"/>
    <w:rsid w:val="00062853"/>
    <w:rsid w:val="000634FB"/>
    <w:rsid w:val="000637E8"/>
    <w:rsid w:val="00064B0B"/>
    <w:rsid w:val="00065226"/>
    <w:rsid w:val="0006537A"/>
    <w:rsid w:val="0006688C"/>
    <w:rsid w:val="000670EC"/>
    <w:rsid w:val="000677A2"/>
    <w:rsid w:val="00070375"/>
    <w:rsid w:val="00070EA5"/>
    <w:rsid w:val="00072DD5"/>
    <w:rsid w:val="000735BA"/>
    <w:rsid w:val="00076CBC"/>
    <w:rsid w:val="000779C7"/>
    <w:rsid w:val="00080402"/>
    <w:rsid w:val="00081098"/>
    <w:rsid w:val="000826B8"/>
    <w:rsid w:val="00083963"/>
    <w:rsid w:val="00084F02"/>
    <w:rsid w:val="00085BD4"/>
    <w:rsid w:val="00086EE0"/>
    <w:rsid w:val="00087EF2"/>
    <w:rsid w:val="00090F5D"/>
    <w:rsid w:val="0009216D"/>
    <w:rsid w:val="00092759"/>
    <w:rsid w:val="00093DDE"/>
    <w:rsid w:val="00094321"/>
    <w:rsid w:val="000953F3"/>
    <w:rsid w:val="000953FD"/>
    <w:rsid w:val="00097AED"/>
    <w:rsid w:val="000A102A"/>
    <w:rsid w:val="000A1A7B"/>
    <w:rsid w:val="000A1B88"/>
    <w:rsid w:val="000A23DA"/>
    <w:rsid w:val="000A674F"/>
    <w:rsid w:val="000A74BF"/>
    <w:rsid w:val="000B089D"/>
    <w:rsid w:val="000B4C8F"/>
    <w:rsid w:val="000B7B55"/>
    <w:rsid w:val="000C123B"/>
    <w:rsid w:val="000C21AD"/>
    <w:rsid w:val="000C2C16"/>
    <w:rsid w:val="000C5356"/>
    <w:rsid w:val="000C670A"/>
    <w:rsid w:val="000D0743"/>
    <w:rsid w:val="000D2AC3"/>
    <w:rsid w:val="000D4D3E"/>
    <w:rsid w:val="000E0E40"/>
    <w:rsid w:val="000E789C"/>
    <w:rsid w:val="000F085F"/>
    <w:rsid w:val="000F104D"/>
    <w:rsid w:val="000F1C1C"/>
    <w:rsid w:val="000F4088"/>
    <w:rsid w:val="000F4F96"/>
    <w:rsid w:val="000F5A07"/>
    <w:rsid w:val="00100990"/>
    <w:rsid w:val="001034DE"/>
    <w:rsid w:val="0010353F"/>
    <w:rsid w:val="00103CED"/>
    <w:rsid w:val="001056D6"/>
    <w:rsid w:val="00105707"/>
    <w:rsid w:val="001103FF"/>
    <w:rsid w:val="0011161F"/>
    <w:rsid w:val="00113E0B"/>
    <w:rsid w:val="00113EEB"/>
    <w:rsid w:val="00115386"/>
    <w:rsid w:val="00116869"/>
    <w:rsid w:val="0012018B"/>
    <w:rsid w:val="001219B0"/>
    <w:rsid w:val="00124990"/>
    <w:rsid w:val="00125CCF"/>
    <w:rsid w:val="0012744D"/>
    <w:rsid w:val="00127D78"/>
    <w:rsid w:val="001304C0"/>
    <w:rsid w:val="001315F2"/>
    <w:rsid w:val="00134480"/>
    <w:rsid w:val="00135D0A"/>
    <w:rsid w:val="001366C6"/>
    <w:rsid w:val="00137888"/>
    <w:rsid w:val="0014004B"/>
    <w:rsid w:val="0014089A"/>
    <w:rsid w:val="00140FF4"/>
    <w:rsid w:val="0014325E"/>
    <w:rsid w:val="00143B6D"/>
    <w:rsid w:val="00146BDF"/>
    <w:rsid w:val="00150295"/>
    <w:rsid w:val="001516EA"/>
    <w:rsid w:val="00152AA8"/>
    <w:rsid w:val="001532C7"/>
    <w:rsid w:val="00153428"/>
    <w:rsid w:val="00153D1F"/>
    <w:rsid w:val="00153E25"/>
    <w:rsid w:val="00154250"/>
    <w:rsid w:val="00154505"/>
    <w:rsid w:val="00156504"/>
    <w:rsid w:val="0015684D"/>
    <w:rsid w:val="00160226"/>
    <w:rsid w:val="00160BBD"/>
    <w:rsid w:val="00160DA4"/>
    <w:rsid w:val="00163F75"/>
    <w:rsid w:val="0016584A"/>
    <w:rsid w:val="001671CA"/>
    <w:rsid w:val="00170CE1"/>
    <w:rsid w:val="00174371"/>
    <w:rsid w:val="00174CAA"/>
    <w:rsid w:val="0017728C"/>
    <w:rsid w:val="001775D6"/>
    <w:rsid w:val="00177CD5"/>
    <w:rsid w:val="00180FA5"/>
    <w:rsid w:val="001817D2"/>
    <w:rsid w:val="0018218A"/>
    <w:rsid w:val="00184086"/>
    <w:rsid w:val="00184618"/>
    <w:rsid w:val="00186141"/>
    <w:rsid w:val="001904A8"/>
    <w:rsid w:val="00192093"/>
    <w:rsid w:val="00196F83"/>
    <w:rsid w:val="001A1732"/>
    <w:rsid w:val="001A200A"/>
    <w:rsid w:val="001A2CE9"/>
    <w:rsid w:val="001A3A05"/>
    <w:rsid w:val="001A3E18"/>
    <w:rsid w:val="001A5051"/>
    <w:rsid w:val="001A50E1"/>
    <w:rsid w:val="001B005B"/>
    <w:rsid w:val="001B1A80"/>
    <w:rsid w:val="001B1F6E"/>
    <w:rsid w:val="001B6E7F"/>
    <w:rsid w:val="001B739C"/>
    <w:rsid w:val="001C3F32"/>
    <w:rsid w:val="001C48B6"/>
    <w:rsid w:val="001C4C04"/>
    <w:rsid w:val="001C5CD3"/>
    <w:rsid w:val="001C694F"/>
    <w:rsid w:val="001C721E"/>
    <w:rsid w:val="001D23ED"/>
    <w:rsid w:val="001D5D98"/>
    <w:rsid w:val="001D6B66"/>
    <w:rsid w:val="001D7B52"/>
    <w:rsid w:val="001E3AAF"/>
    <w:rsid w:val="001E3AF1"/>
    <w:rsid w:val="001F0A6E"/>
    <w:rsid w:val="001F39FA"/>
    <w:rsid w:val="001F3B8A"/>
    <w:rsid w:val="001F68FB"/>
    <w:rsid w:val="001F7448"/>
    <w:rsid w:val="00202364"/>
    <w:rsid w:val="00202A04"/>
    <w:rsid w:val="00203BD2"/>
    <w:rsid w:val="00205197"/>
    <w:rsid w:val="0020593D"/>
    <w:rsid w:val="002075E6"/>
    <w:rsid w:val="00207B98"/>
    <w:rsid w:val="00210001"/>
    <w:rsid w:val="0021106D"/>
    <w:rsid w:val="00221BA5"/>
    <w:rsid w:val="00222980"/>
    <w:rsid w:val="002236B2"/>
    <w:rsid w:val="002241A2"/>
    <w:rsid w:val="00231E9C"/>
    <w:rsid w:val="00232580"/>
    <w:rsid w:val="00233CB1"/>
    <w:rsid w:val="002361B2"/>
    <w:rsid w:val="00237AFE"/>
    <w:rsid w:val="00240B17"/>
    <w:rsid w:val="0024181D"/>
    <w:rsid w:val="00241D78"/>
    <w:rsid w:val="002457B5"/>
    <w:rsid w:val="00246DAE"/>
    <w:rsid w:val="002538B4"/>
    <w:rsid w:val="002538E3"/>
    <w:rsid w:val="00255907"/>
    <w:rsid w:val="00255C24"/>
    <w:rsid w:val="00260802"/>
    <w:rsid w:val="00262B8E"/>
    <w:rsid w:val="0026386A"/>
    <w:rsid w:val="00263BDB"/>
    <w:rsid w:val="00267125"/>
    <w:rsid w:val="00267B22"/>
    <w:rsid w:val="00270267"/>
    <w:rsid w:val="00270C74"/>
    <w:rsid w:val="00271CB6"/>
    <w:rsid w:val="0027301A"/>
    <w:rsid w:val="0027627D"/>
    <w:rsid w:val="00276ECC"/>
    <w:rsid w:val="00277FA1"/>
    <w:rsid w:val="00280A00"/>
    <w:rsid w:val="0028484F"/>
    <w:rsid w:val="00284B9C"/>
    <w:rsid w:val="00286B7F"/>
    <w:rsid w:val="0028765E"/>
    <w:rsid w:val="0029037D"/>
    <w:rsid w:val="00291936"/>
    <w:rsid w:val="002937D4"/>
    <w:rsid w:val="002A04BA"/>
    <w:rsid w:val="002A17C6"/>
    <w:rsid w:val="002A1DB9"/>
    <w:rsid w:val="002A4B3A"/>
    <w:rsid w:val="002A4DDB"/>
    <w:rsid w:val="002A5B83"/>
    <w:rsid w:val="002A6BBA"/>
    <w:rsid w:val="002A78C7"/>
    <w:rsid w:val="002B5E72"/>
    <w:rsid w:val="002B781C"/>
    <w:rsid w:val="002C1924"/>
    <w:rsid w:val="002C2B1C"/>
    <w:rsid w:val="002C3E74"/>
    <w:rsid w:val="002C54C1"/>
    <w:rsid w:val="002C5DCE"/>
    <w:rsid w:val="002C661C"/>
    <w:rsid w:val="002D3320"/>
    <w:rsid w:val="002D6852"/>
    <w:rsid w:val="002D78B4"/>
    <w:rsid w:val="002D7C8E"/>
    <w:rsid w:val="002E0DF6"/>
    <w:rsid w:val="002E160F"/>
    <w:rsid w:val="002E3F91"/>
    <w:rsid w:val="002E4709"/>
    <w:rsid w:val="002E480D"/>
    <w:rsid w:val="002E5A9D"/>
    <w:rsid w:val="002E5F6B"/>
    <w:rsid w:val="002E5FBB"/>
    <w:rsid w:val="002E7C0B"/>
    <w:rsid w:val="002F084D"/>
    <w:rsid w:val="002F302B"/>
    <w:rsid w:val="002F308B"/>
    <w:rsid w:val="002F5059"/>
    <w:rsid w:val="002F697B"/>
    <w:rsid w:val="00300996"/>
    <w:rsid w:val="00301636"/>
    <w:rsid w:val="00310B4A"/>
    <w:rsid w:val="00313557"/>
    <w:rsid w:val="00314264"/>
    <w:rsid w:val="003238C3"/>
    <w:rsid w:val="00324BCD"/>
    <w:rsid w:val="00324F30"/>
    <w:rsid w:val="00325023"/>
    <w:rsid w:val="0032540F"/>
    <w:rsid w:val="00325FD8"/>
    <w:rsid w:val="003265B9"/>
    <w:rsid w:val="00327232"/>
    <w:rsid w:val="00331182"/>
    <w:rsid w:val="00331772"/>
    <w:rsid w:val="00331832"/>
    <w:rsid w:val="00334F66"/>
    <w:rsid w:val="0033678D"/>
    <w:rsid w:val="003370EA"/>
    <w:rsid w:val="00340EE0"/>
    <w:rsid w:val="00343032"/>
    <w:rsid w:val="00354046"/>
    <w:rsid w:val="003563AA"/>
    <w:rsid w:val="0035658A"/>
    <w:rsid w:val="00357C29"/>
    <w:rsid w:val="00362556"/>
    <w:rsid w:val="00364141"/>
    <w:rsid w:val="00364F27"/>
    <w:rsid w:val="00365F87"/>
    <w:rsid w:val="00367EF6"/>
    <w:rsid w:val="00373F2A"/>
    <w:rsid w:val="0037531A"/>
    <w:rsid w:val="003779A2"/>
    <w:rsid w:val="0038139C"/>
    <w:rsid w:val="00385641"/>
    <w:rsid w:val="00385C26"/>
    <w:rsid w:val="00386157"/>
    <w:rsid w:val="00386ADE"/>
    <w:rsid w:val="00391E14"/>
    <w:rsid w:val="003959F6"/>
    <w:rsid w:val="00396DE4"/>
    <w:rsid w:val="003A3CEC"/>
    <w:rsid w:val="003A4781"/>
    <w:rsid w:val="003A61FB"/>
    <w:rsid w:val="003A73C1"/>
    <w:rsid w:val="003B0427"/>
    <w:rsid w:val="003B2E63"/>
    <w:rsid w:val="003B4E01"/>
    <w:rsid w:val="003B6CB3"/>
    <w:rsid w:val="003B6F2C"/>
    <w:rsid w:val="003B74E1"/>
    <w:rsid w:val="003B791E"/>
    <w:rsid w:val="003C0792"/>
    <w:rsid w:val="003C0AA6"/>
    <w:rsid w:val="003C4C35"/>
    <w:rsid w:val="003C57B2"/>
    <w:rsid w:val="003C609E"/>
    <w:rsid w:val="003C6275"/>
    <w:rsid w:val="003C7D22"/>
    <w:rsid w:val="003D0C24"/>
    <w:rsid w:val="003D7380"/>
    <w:rsid w:val="003E2706"/>
    <w:rsid w:val="003E4927"/>
    <w:rsid w:val="003E4D76"/>
    <w:rsid w:val="003E55B1"/>
    <w:rsid w:val="003E648B"/>
    <w:rsid w:val="003E673B"/>
    <w:rsid w:val="003F004A"/>
    <w:rsid w:val="003F072F"/>
    <w:rsid w:val="003F1437"/>
    <w:rsid w:val="003F185C"/>
    <w:rsid w:val="003F34C5"/>
    <w:rsid w:val="003F36A3"/>
    <w:rsid w:val="003F4C65"/>
    <w:rsid w:val="003F75E0"/>
    <w:rsid w:val="00400200"/>
    <w:rsid w:val="00402AD0"/>
    <w:rsid w:val="004036D6"/>
    <w:rsid w:val="0040443F"/>
    <w:rsid w:val="004053E1"/>
    <w:rsid w:val="0040650D"/>
    <w:rsid w:val="0040761F"/>
    <w:rsid w:val="00407F1C"/>
    <w:rsid w:val="004122CB"/>
    <w:rsid w:val="00415D0B"/>
    <w:rsid w:val="00415F27"/>
    <w:rsid w:val="00416A59"/>
    <w:rsid w:val="00417CA8"/>
    <w:rsid w:val="00417E8D"/>
    <w:rsid w:val="0042190C"/>
    <w:rsid w:val="0042254E"/>
    <w:rsid w:val="004232B9"/>
    <w:rsid w:val="00423E1F"/>
    <w:rsid w:val="00425186"/>
    <w:rsid w:val="00425359"/>
    <w:rsid w:val="004262B4"/>
    <w:rsid w:val="004316D7"/>
    <w:rsid w:val="004318DF"/>
    <w:rsid w:val="00431EDA"/>
    <w:rsid w:val="00431F33"/>
    <w:rsid w:val="0043231C"/>
    <w:rsid w:val="00432470"/>
    <w:rsid w:val="00432984"/>
    <w:rsid w:val="00432A2A"/>
    <w:rsid w:val="00432CC5"/>
    <w:rsid w:val="00433D0A"/>
    <w:rsid w:val="00434787"/>
    <w:rsid w:val="00435447"/>
    <w:rsid w:val="00435AAF"/>
    <w:rsid w:val="00441EA1"/>
    <w:rsid w:val="00445798"/>
    <w:rsid w:val="00446829"/>
    <w:rsid w:val="0044725C"/>
    <w:rsid w:val="004473C3"/>
    <w:rsid w:val="00447465"/>
    <w:rsid w:val="00447E64"/>
    <w:rsid w:val="004503C3"/>
    <w:rsid w:val="00450CD0"/>
    <w:rsid w:val="0045498E"/>
    <w:rsid w:val="00455647"/>
    <w:rsid w:val="00455CBE"/>
    <w:rsid w:val="00455EB7"/>
    <w:rsid w:val="00455FD5"/>
    <w:rsid w:val="00456477"/>
    <w:rsid w:val="00460E8A"/>
    <w:rsid w:val="0046230A"/>
    <w:rsid w:val="004629B8"/>
    <w:rsid w:val="00462C95"/>
    <w:rsid w:val="004634B2"/>
    <w:rsid w:val="0046486A"/>
    <w:rsid w:val="00464AAF"/>
    <w:rsid w:val="00465C0B"/>
    <w:rsid w:val="00467C82"/>
    <w:rsid w:val="004707A8"/>
    <w:rsid w:val="0047675A"/>
    <w:rsid w:val="004773FC"/>
    <w:rsid w:val="00480328"/>
    <w:rsid w:val="00482D7C"/>
    <w:rsid w:val="004834FC"/>
    <w:rsid w:val="00483B15"/>
    <w:rsid w:val="00483FB9"/>
    <w:rsid w:val="00486639"/>
    <w:rsid w:val="00491598"/>
    <w:rsid w:val="00494AE7"/>
    <w:rsid w:val="004956B8"/>
    <w:rsid w:val="004A3C7D"/>
    <w:rsid w:val="004A6168"/>
    <w:rsid w:val="004B05B0"/>
    <w:rsid w:val="004B0CAC"/>
    <w:rsid w:val="004B19B5"/>
    <w:rsid w:val="004B1D7D"/>
    <w:rsid w:val="004B278C"/>
    <w:rsid w:val="004B3088"/>
    <w:rsid w:val="004B460A"/>
    <w:rsid w:val="004B68C4"/>
    <w:rsid w:val="004C0212"/>
    <w:rsid w:val="004C05F9"/>
    <w:rsid w:val="004C3F14"/>
    <w:rsid w:val="004C416E"/>
    <w:rsid w:val="004C49F0"/>
    <w:rsid w:val="004D21AC"/>
    <w:rsid w:val="004D374E"/>
    <w:rsid w:val="004D4088"/>
    <w:rsid w:val="004D6010"/>
    <w:rsid w:val="004D78E4"/>
    <w:rsid w:val="004E0194"/>
    <w:rsid w:val="004E3AB3"/>
    <w:rsid w:val="004E5811"/>
    <w:rsid w:val="004E62F6"/>
    <w:rsid w:val="004F03AB"/>
    <w:rsid w:val="004F0BA6"/>
    <w:rsid w:val="004F20C3"/>
    <w:rsid w:val="004F28C1"/>
    <w:rsid w:val="004F45F2"/>
    <w:rsid w:val="004F5C9C"/>
    <w:rsid w:val="004F5DF9"/>
    <w:rsid w:val="004F66B4"/>
    <w:rsid w:val="004F6C38"/>
    <w:rsid w:val="004F78C6"/>
    <w:rsid w:val="0050224C"/>
    <w:rsid w:val="005033FF"/>
    <w:rsid w:val="005037A6"/>
    <w:rsid w:val="00512D53"/>
    <w:rsid w:val="00514883"/>
    <w:rsid w:val="00520DBB"/>
    <w:rsid w:val="0052377C"/>
    <w:rsid w:val="00524A54"/>
    <w:rsid w:val="005311D2"/>
    <w:rsid w:val="0053132E"/>
    <w:rsid w:val="00533D21"/>
    <w:rsid w:val="00535F89"/>
    <w:rsid w:val="00535F99"/>
    <w:rsid w:val="005437DC"/>
    <w:rsid w:val="00544EF3"/>
    <w:rsid w:val="0054562D"/>
    <w:rsid w:val="00556CDD"/>
    <w:rsid w:val="00560447"/>
    <w:rsid w:val="00561B4A"/>
    <w:rsid w:val="00561C04"/>
    <w:rsid w:val="0056213B"/>
    <w:rsid w:val="00562795"/>
    <w:rsid w:val="00562F82"/>
    <w:rsid w:val="00564913"/>
    <w:rsid w:val="0056623B"/>
    <w:rsid w:val="005700A9"/>
    <w:rsid w:val="0057062A"/>
    <w:rsid w:val="00572307"/>
    <w:rsid w:val="00580011"/>
    <w:rsid w:val="005800D8"/>
    <w:rsid w:val="00580F34"/>
    <w:rsid w:val="00584308"/>
    <w:rsid w:val="005846C9"/>
    <w:rsid w:val="005873FC"/>
    <w:rsid w:val="00590EAF"/>
    <w:rsid w:val="0059171E"/>
    <w:rsid w:val="00595DA6"/>
    <w:rsid w:val="005A038A"/>
    <w:rsid w:val="005A510C"/>
    <w:rsid w:val="005A61E6"/>
    <w:rsid w:val="005A6A91"/>
    <w:rsid w:val="005B0057"/>
    <w:rsid w:val="005B0066"/>
    <w:rsid w:val="005B0B97"/>
    <w:rsid w:val="005B446C"/>
    <w:rsid w:val="005B6E54"/>
    <w:rsid w:val="005C25B5"/>
    <w:rsid w:val="005C36F8"/>
    <w:rsid w:val="005C3930"/>
    <w:rsid w:val="005C76D8"/>
    <w:rsid w:val="005D5ECC"/>
    <w:rsid w:val="005D670C"/>
    <w:rsid w:val="005E1321"/>
    <w:rsid w:val="005E1666"/>
    <w:rsid w:val="005E1C1D"/>
    <w:rsid w:val="005E1D53"/>
    <w:rsid w:val="005E2DD4"/>
    <w:rsid w:val="005E37EF"/>
    <w:rsid w:val="005E3B67"/>
    <w:rsid w:val="005E6D43"/>
    <w:rsid w:val="005F10E0"/>
    <w:rsid w:val="005F2964"/>
    <w:rsid w:val="005F31D2"/>
    <w:rsid w:val="005F65EF"/>
    <w:rsid w:val="005F6F64"/>
    <w:rsid w:val="005F7B0A"/>
    <w:rsid w:val="005F7BEE"/>
    <w:rsid w:val="006000B3"/>
    <w:rsid w:val="00602755"/>
    <w:rsid w:val="0060537D"/>
    <w:rsid w:val="006054DD"/>
    <w:rsid w:val="00605C11"/>
    <w:rsid w:val="00606440"/>
    <w:rsid w:val="006078C2"/>
    <w:rsid w:val="00610745"/>
    <w:rsid w:val="00611252"/>
    <w:rsid w:val="006125A3"/>
    <w:rsid w:val="00616173"/>
    <w:rsid w:val="006171A9"/>
    <w:rsid w:val="00617CF7"/>
    <w:rsid w:val="0062329E"/>
    <w:rsid w:val="00623436"/>
    <w:rsid w:val="00632DA0"/>
    <w:rsid w:val="0063708A"/>
    <w:rsid w:val="0063751B"/>
    <w:rsid w:val="00640F39"/>
    <w:rsid w:val="006443A0"/>
    <w:rsid w:val="006459B5"/>
    <w:rsid w:val="00650363"/>
    <w:rsid w:val="006520F3"/>
    <w:rsid w:val="0065278E"/>
    <w:rsid w:val="00655AAF"/>
    <w:rsid w:val="00656A30"/>
    <w:rsid w:val="00657E82"/>
    <w:rsid w:val="0066132E"/>
    <w:rsid w:val="006619C6"/>
    <w:rsid w:val="00662FB4"/>
    <w:rsid w:val="0066337C"/>
    <w:rsid w:val="0066383F"/>
    <w:rsid w:val="006673E7"/>
    <w:rsid w:val="00671A1A"/>
    <w:rsid w:val="00674964"/>
    <w:rsid w:val="00674D11"/>
    <w:rsid w:val="00676F60"/>
    <w:rsid w:val="00680B7E"/>
    <w:rsid w:val="00683B94"/>
    <w:rsid w:val="00686692"/>
    <w:rsid w:val="006877D9"/>
    <w:rsid w:val="00691FF8"/>
    <w:rsid w:val="00692A3D"/>
    <w:rsid w:val="00693033"/>
    <w:rsid w:val="00693321"/>
    <w:rsid w:val="00694893"/>
    <w:rsid w:val="00694DD9"/>
    <w:rsid w:val="006A12B1"/>
    <w:rsid w:val="006A4E44"/>
    <w:rsid w:val="006A5F42"/>
    <w:rsid w:val="006A6103"/>
    <w:rsid w:val="006A7F64"/>
    <w:rsid w:val="006B10ED"/>
    <w:rsid w:val="006B156A"/>
    <w:rsid w:val="006B51B2"/>
    <w:rsid w:val="006C17A0"/>
    <w:rsid w:val="006C4AF7"/>
    <w:rsid w:val="006C5580"/>
    <w:rsid w:val="006D0704"/>
    <w:rsid w:val="006D27E3"/>
    <w:rsid w:val="006D4135"/>
    <w:rsid w:val="006D68CC"/>
    <w:rsid w:val="006E09F2"/>
    <w:rsid w:val="006E1E3F"/>
    <w:rsid w:val="006E2055"/>
    <w:rsid w:val="006E299A"/>
    <w:rsid w:val="006E2F88"/>
    <w:rsid w:val="006E5C78"/>
    <w:rsid w:val="006E721C"/>
    <w:rsid w:val="006F24D6"/>
    <w:rsid w:val="006F3EE2"/>
    <w:rsid w:val="006F5517"/>
    <w:rsid w:val="00700CBD"/>
    <w:rsid w:val="007022EB"/>
    <w:rsid w:val="007024B5"/>
    <w:rsid w:val="007028C7"/>
    <w:rsid w:val="00704462"/>
    <w:rsid w:val="00710C7E"/>
    <w:rsid w:val="007131FA"/>
    <w:rsid w:val="00722A13"/>
    <w:rsid w:val="00722EF1"/>
    <w:rsid w:val="00724A9E"/>
    <w:rsid w:val="0072751E"/>
    <w:rsid w:val="007306CC"/>
    <w:rsid w:val="00730BF1"/>
    <w:rsid w:val="00731FE1"/>
    <w:rsid w:val="007335F8"/>
    <w:rsid w:val="00733DE0"/>
    <w:rsid w:val="00734B2A"/>
    <w:rsid w:val="0073505D"/>
    <w:rsid w:val="007357C5"/>
    <w:rsid w:val="00737080"/>
    <w:rsid w:val="00737AA8"/>
    <w:rsid w:val="007402A6"/>
    <w:rsid w:val="0074032D"/>
    <w:rsid w:val="00740D25"/>
    <w:rsid w:val="00741328"/>
    <w:rsid w:val="00745981"/>
    <w:rsid w:val="00750F02"/>
    <w:rsid w:val="007513F0"/>
    <w:rsid w:val="00751D83"/>
    <w:rsid w:val="00753423"/>
    <w:rsid w:val="00754359"/>
    <w:rsid w:val="007569A9"/>
    <w:rsid w:val="00756F76"/>
    <w:rsid w:val="007620A6"/>
    <w:rsid w:val="00762713"/>
    <w:rsid w:val="0076316C"/>
    <w:rsid w:val="00764BCA"/>
    <w:rsid w:val="00764E2D"/>
    <w:rsid w:val="00767090"/>
    <w:rsid w:val="007679B9"/>
    <w:rsid w:val="00771A22"/>
    <w:rsid w:val="00771A53"/>
    <w:rsid w:val="007736C4"/>
    <w:rsid w:val="0077380D"/>
    <w:rsid w:val="00775339"/>
    <w:rsid w:val="00776461"/>
    <w:rsid w:val="00776572"/>
    <w:rsid w:val="0077738D"/>
    <w:rsid w:val="007774C2"/>
    <w:rsid w:val="00780784"/>
    <w:rsid w:val="00786EB8"/>
    <w:rsid w:val="007870B0"/>
    <w:rsid w:val="00787908"/>
    <w:rsid w:val="00787D28"/>
    <w:rsid w:val="0079000C"/>
    <w:rsid w:val="00790D93"/>
    <w:rsid w:val="00790FAC"/>
    <w:rsid w:val="00791CD7"/>
    <w:rsid w:val="0079430D"/>
    <w:rsid w:val="00796F98"/>
    <w:rsid w:val="0079754C"/>
    <w:rsid w:val="007A1395"/>
    <w:rsid w:val="007A48D7"/>
    <w:rsid w:val="007B19CE"/>
    <w:rsid w:val="007B283C"/>
    <w:rsid w:val="007B43BA"/>
    <w:rsid w:val="007B7C23"/>
    <w:rsid w:val="007C0255"/>
    <w:rsid w:val="007C09C8"/>
    <w:rsid w:val="007C0C22"/>
    <w:rsid w:val="007C13ED"/>
    <w:rsid w:val="007C2707"/>
    <w:rsid w:val="007C2DD4"/>
    <w:rsid w:val="007C6FE9"/>
    <w:rsid w:val="007D19F0"/>
    <w:rsid w:val="007D3572"/>
    <w:rsid w:val="007D501A"/>
    <w:rsid w:val="007E0867"/>
    <w:rsid w:val="007E3F65"/>
    <w:rsid w:val="007E5253"/>
    <w:rsid w:val="007E57A5"/>
    <w:rsid w:val="007E68F6"/>
    <w:rsid w:val="007E6B81"/>
    <w:rsid w:val="007E6EF9"/>
    <w:rsid w:val="007E76B0"/>
    <w:rsid w:val="007E77F6"/>
    <w:rsid w:val="007F0511"/>
    <w:rsid w:val="007F137C"/>
    <w:rsid w:val="007F1FC9"/>
    <w:rsid w:val="007F2AE3"/>
    <w:rsid w:val="007F2AE5"/>
    <w:rsid w:val="007F4FAE"/>
    <w:rsid w:val="007F5FAA"/>
    <w:rsid w:val="007F5FB3"/>
    <w:rsid w:val="007F6AB0"/>
    <w:rsid w:val="007F7115"/>
    <w:rsid w:val="00800A85"/>
    <w:rsid w:val="0080257D"/>
    <w:rsid w:val="0080269A"/>
    <w:rsid w:val="00803805"/>
    <w:rsid w:val="0080582D"/>
    <w:rsid w:val="0080756C"/>
    <w:rsid w:val="00816940"/>
    <w:rsid w:val="00822C89"/>
    <w:rsid w:val="008310B7"/>
    <w:rsid w:val="00831204"/>
    <w:rsid w:val="00831208"/>
    <w:rsid w:val="00832B4A"/>
    <w:rsid w:val="0083429E"/>
    <w:rsid w:val="0083581D"/>
    <w:rsid w:val="00835A02"/>
    <w:rsid w:val="008429CF"/>
    <w:rsid w:val="008434FE"/>
    <w:rsid w:val="008446E2"/>
    <w:rsid w:val="00845B40"/>
    <w:rsid w:val="00847E19"/>
    <w:rsid w:val="00847FB4"/>
    <w:rsid w:val="00850CD3"/>
    <w:rsid w:val="0085112C"/>
    <w:rsid w:val="0085238F"/>
    <w:rsid w:val="008531A0"/>
    <w:rsid w:val="0085514C"/>
    <w:rsid w:val="008601A9"/>
    <w:rsid w:val="00861F93"/>
    <w:rsid w:val="00863AC7"/>
    <w:rsid w:val="00864D69"/>
    <w:rsid w:val="00865B0D"/>
    <w:rsid w:val="00871B33"/>
    <w:rsid w:val="00872949"/>
    <w:rsid w:val="00872FC8"/>
    <w:rsid w:val="00874418"/>
    <w:rsid w:val="0087679C"/>
    <w:rsid w:val="00884360"/>
    <w:rsid w:val="00887874"/>
    <w:rsid w:val="00892744"/>
    <w:rsid w:val="00892887"/>
    <w:rsid w:val="0089320F"/>
    <w:rsid w:val="008941DB"/>
    <w:rsid w:val="008A16EA"/>
    <w:rsid w:val="008A1989"/>
    <w:rsid w:val="008A2602"/>
    <w:rsid w:val="008A40DD"/>
    <w:rsid w:val="008B09A1"/>
    <w:rsid w:val="008B6162"/>
    <w:rsid w:val="008B6B5D"/>
    <w:rsid w:val="008C04DF"/>
    <w:rsid w:val="008C0D65"/>
    <w:rsid w:val="008C1897"/>
    <w:rsid w:val="008C1971"/>
    <w:rsid w:val="008C1B3C"/>
    <w:rsid w:val="008C224F"/>
    <w:rsid w:val="008C24EB"/>
    <w:rsid w:val="008C5F56"/>
    <w:rsid w:val="008C71F9"/>
    <w:rsid w:val="008C798F"/>
    <w:rsid w:val="008C7EF5"/>
    <w:rsid w:val="008D2CAF"/>
    <w:rsid w:val="008D3ACE"/>
    <w:rsid w:val="008D51CC"/>
    <w:rsid w:val="008D6157"/>
    <w:rsid w:val="008E4F95"/>
    <w:rsid w:val="008E6372"/>
    <w:rsid w:val="008E753F"/>
    <w:rsid w:val="008F2294"/>
    <w:rsid w:val="008F22A1"/>
    <w:rsid w:val="008F4D52"/>
    <w:rsid w:val="008F4E41"/>
    <w:rsid w:val="009003E1"/>
    <w:rsid w:val="009016A7"/>
    <w:rsid w:val="009035EC"/>
    <w:rsid w:val="0090407D"/>
    <w:rsid w:val="0090408D"/>
    <w:rsid w:val="00904E6B"/>
    <w:rsid w:val="00906EEC"/>
    <w:rsid w:val="00907768"/>
    <w:rsid w:val="0091414E"/>
    <w:rsid w:val="00914204"/>
    <w:rsid w:val="0091453C"/>
    <w:rsid w:val="00915C7E"/>
    <w:rsid w:val="00916401"/>
    <w:rsid w:val="00922606"/>
    <w:rsid w:val="00922D31"/>
    <w:rsid w:val="009234F0"/>
    <w:rsid w:val="00923CB5"/>
    <w:rsid w:val="00924D17"/>
    <w:rsid w:val="009251C4"/>
    <w:rsid w:val="0092559F"/>
    <w:rsid w:val="0092749F"/>
    <w:rsid w:val="00930477"/>
    <w:rsid w:val="009310F7"/>
    <w:rsid w:val="00931141"/>
    <w:rsid w:val="00932F06"/>
    <w:rsid w:val="00934194"/>
    <w:rsid w:val="0093430C"/>
    <w:rsid w:val="009348F7"/>
    <w:rsid w:val="00935665"/>
    <w:rsid w:val="00935B30"/>
    <w:rsid w:val="00936A4E"/>
    <w:rsid w:val="00940DBE"/>
    <w:rsid w:val="00941580"/>
    <w:rsid w:val="00941C5C"/>
    <w:rsid w:val="00941D3F"/>
    <w:rsid w:val="00944E0C"/>
    <w:rsid w:val="00945B5B"/>
    <w:rsid w:val="00947A98"/>
    <w:rsid w:val="00950D81"/>
    <w:rsid w:val="009523A7"/>
    <w:rsid w:val="009527D8"/>
    <w:rsid w:val="00952C53"/>
    <w:rsid w:val="009537C5"/>
    <w:rsid w:val="009543EB"/>
    <w:rsid w:val="00954488"/>
    <w:rsid w:val="009559C3"/>
    <w:rsid w:val="00955A38"/>
    <w:rsid w:val="009616EA"/>
    <w:rsid w:val="009623AB"/>
    <w:rsid w:val="00963362"/>
    <w:rsid w:val="009665C8"/>
    <w:rsid w:val="00967765"/>
    <w:rsid w:val="00970A6B"/>
    <w:rsid w:val="0097154D"/>
    <w:rsid w:val="009740CB"/>
    <w:rsid w:val="0097478C"/>
    <w:rsid w:val="009763C4"/>
    <w:rsid w:val="009803F1"/>
    <w:rsid w:val="009839DB"/>
    <w:rsid w:val="00983B12"/>
    <w:rsid w:val="009844F7"/>
    <w:rsid w:val="009901A0"/>
    <w:rsid w:val="0099079E"/>
    <w:rsid w:val="009943AB"/>
    <w:rsid w:val="00995FFD"/>
    <w:rsid w:val="009A2622"/>
    <w:rsid w:val="009A45B0"/>
    <w:rsid w:val="009A6A6F"/>
    <w:rsid w:val="009B1B69"/>
    <w:rsid w:val="009B3A65"/>
    <w:rsid w:val="009B5844"/>
    <w:rsid w:val="009C26DA"/>
    <w:rsid w:val="009C3B74"/>
    <w:rsid w:val="009C4382"/>
    <w:rsid w:val="009C470D"/>
    <w:rsid w:val="009C638B"/>
    <w:rsid w:val="009D3626"/>
    <w:rsid w:val="009D40AF"/>
    <w:rsid w:val="009D68FB"/>
    <w:rsid w:val="009E04B3"/>
    <w:rsid w:val="009E0DFC"/>
    <w:rsid w:val="009E1880"/>
    <w:rsid w:val="009E5B74"/>
    <w:rsid w:val="009E6386"/>
    <w:rsid w:val="009E7C14"/>
    <w:rsid w:val="009F1472"/>
    <w:rsid w:val="009F419C"/>
    <w:rsid w:val="009F43E0"/>
    <w:rsid w:val="00A00BAE"/>
    <w:rsid w:val="00A03B99"/>
    <w:rsid w:val="00A03E98"/>
    <w:rsid w:val="00A04DA6"/>
    <w:rsid w:val="00A055A5"/>
    <w:rsid w:val="00A064A8"/>
    <w:rsid w:val="00A06B3C"/>
    <w:rsid w:val="00A11A83"/>
    <w:rsid w:val="00A12A7C"/>
    <w:rsid w:val="00A1300B"/>
    <w:rsid w:val="00A1330E"/>
    <w:rsid w:val="00A15E36"/>
    <w:rsid w:val="00A174D7"/>
    <w:rsid w:val="00A20CE2"/>
    <w:rsid w:val="00A264EB"/>
    <w:rsid w:val="00A2685A"/>
    <w:rsid w:val="00A31D48"/>
    <w:rsid w:val="00A31E4D"/>
    <w:rsid w:val="00A31F2E"/>
    <w:rsid w:val="00A37B59"/>
    <w:rsid w:val="00A402A1"/>
    <w:rsid w:val="00A40BB6"/>
    <w:rsid w:val="00A41696"/>
    <w:rsid w:val="00A41D8A"/>
    <w:rsid w:val="00A42EA8"/>
    <w:rsid w:val="00A43D24"/>
    <w:rsid w:val="00A44175"/>
    <w:rsid w:val="00A46166"/>
    <w:rsid w:val="00A50B14"/>
    <w:rsid w:val="00A50D22"/>
    <w:rsid w:val="00A512C3"/>
    <w:rsid w:val="00A54970"/>
    <w:rsid w:val="00A55F3F"/>
    <w:rsid w:val="00A571FE"/>
    <w:rsid w:val="00A60395"/>
    <w:rsid w:val="00A61063"/>
    <w:rsid w:val="00A6287E"/>
    <w:rsid w:val="00A629ED"/>
    <w:rsid w:val="00A71EFB"/>
    <w:rsid w:val="00A72B29"/>
    <w:rsid w:val="00A73429"/>
    <w:rsid w:val="00A77C2C"/>
    <w:rsid w:val="00A80062"/>
    <w:rsid w:val="00A813C8"/>
    <w:rsid w:val="00A82E81"/>
    <w:rsid w:val="00A856EB"/>
    <w:rsid w:val="00A861CD"/>
    <w:rsid w:val="00A9022E"/>
    <w:rsid w:val="00A928E8"/>
    <w:rsid w:val="00A92B20"/>
    <w:rsid w:val="00A935D5"/>
    <w:rsid w:val="00A94C26"/>
    <w:rsid w:val="00A950DC"/>
    <w:rsid w:val="00A95BCB"/>
    <w:rsid w:val="00A96A2C"/>
    <w:rsid w:val="00A96E29"/>
    <w:rsid w:val="00AA1165"/>
    <w:rsid w:val="00AA3F31"/>
    <w:rsid w:val="00AA4625"/>
    <w:rsid w:val="00AB03BE"/>
    <w:rsid w:val="00AB1F1A"/>
    <w:rsid w:val="00AB472E"/>
    <w:rsid w:val="00AB6151"/>
    <w:rsid w:val="00AB6C1B"/>
    <w:rsid w:val="00AB77E5"/>
    <w:rsid w:val="00AC3DC2"/>
    <w:rsid w:val="00AC4F34"/>
    <w:rsid w:val="00AC50F6"/>
    <w:rsid w:val="00AC6EC2"/>
    <w:rsid w:val="00AD007F"/>
    <w:rsid w:val="00AD39F6"/>
    <w:rsid w:val="00AE2A80"/>
    <w:rsid w:val="00AE3367"/>
    <w:rsid w:val="00AE3A63"/>
    <w:rsid w:val="00AE5435"/>
    <w:rsid w:val="00AF1565"/>
    <w:rsid w:val="00AF2255"/>
    <w:rsid w:val="00AF3ABE"/>
    <w:rsid w:val="00AF6959"/>
    <w:rsid w:val="00B00520"/>
    <w:rsid w:val="00B00F8E"/>
    <w:rsid w:val="00B014D0"/>
    <w:rsid w:val="00B03CB0"/>
    <w:rsid w:val="00B03F50"/>
    <w:rsid w:val="00B041A9"/>
    <w:rsid w:val="00B0465E"/>
    <w:rsid w:val="00B04F0C"/>
    <w:rsid w:val="00B066C1"/>
    <w:rsid w:val="00B07871"/>
    <w:rsid w:val="00B1199E"/>
    <w:rsid w:val="00B11E0C"/>
    <w:rsid w:val="00B1218F"/>
    <w:rsid w:val="00B12DB6"/>
    <w:rsid w:val="00B13262"/>
    <w:rsid w:val="00B14A13"/>
    <w:rsid w:val="00B14C20"/>
    <w:rsid w:val="00B16238"/>
    <w:rsid w:val="00B165A2"/>
    <w:rsid w:val="00B17BAA"/>
    <w:rsid w:val="00B22725"/>
    <w:rsid w:val="00B232F0"/>
    <w:rsid w:val="00B23F8B"/>
    <w:rsid w:val="00B27724"/>
    <w:rsid w:val="00B30F3D"/>
    <w:rsid w:val="00B32D8E"/>
    <w:rsid w:val="00B432A0"/>
    <w:rsid w:val="00B4738B"/>
    <w:rsid w:val="00B50D15"/>
    <w:rsid w:val="00B50D55"/>
    <w:rsid w:val="00B51674"/>
    <w:rsid w:val="00B517F7"/>
    <w:rsid w:val="00B51AE9"/>
    <w:rsid w:val="00B51E41"/>
    <w:rsid w:val="00B52AFC"/>
    <w:rsid w:val="00B52B41"/>
    <w:rsid w:val="00B52EFE"/>
    <w:rsid w:val="00B5442B"/>
    <w:rsid w:val="00B60DCA"/>
    <w:rsid w:val="00B62829"/>
    <w:rsid w:val="00B63C73"/>
    <w:rsid w:val="00B6439E"/>
    <w:rsid w:val="00B646BE"/>
    <w:rsid w:val="00B648A2"/>
    <w:rsid w:val="00B672B3"/>
    <w:rsid w:val="00B67C5C"/>
    <w:rsid w:val="00B706E0"/>
    <w:rsid w:val="00B76DB6"/>
    <w:rsid w:val="00B77DBF"/>
    <w:rsid w:val="00B810DF"/>
    <w:rsid w:val="00B81FBB"/>
    <w:rsid w:val="00B839D1"/>
    <w:rsid w:val="00B902B9"/>
    <w:rsid w:val="00B90A68"/>
    <w:rsid w:val="00B92A04"/>
    <w:rsid w:val="00B92C59"/>
    <w:rsid w:val="00B95BFE"/>
    <w:rsid w:val="00B96C22"/>
    <w:rsid w:val="00B972D3"/>
    <w:rsid w:val="00BA1217"/>
    <w:rsid w:val="00BA1705"/>
    <w:rsid w:val="00BA2132"/>
    <w:rsid w:val="00BA4295"/>
    <w:rsid w:val="00BA528E"/>
    <w:rsid w:val="00BA682B"/>
    <w:rsid w:val="00BA78FB"/>
    <w:rsid w:val="00BB0602"/>
    <w:rsid w:val="00BB2496"/>
    <w:rsid w:val="00BB2A00"/>
    <w:rsid w:val="00BB3B79"/>
    <w:rsid w:val="00BB3E51"/>
    <w:rsid w:val="00BB4389"/>
    <w:rsid w:val="00BB61BE"/>
    <w:rsid w:val="00BC1F27"/>
    <w:rsid w:val="00BC2797"/>
    <w:rsid w:val="00BC3103"/>
    <w:rsid w:val="00BC3272"/>
    <w:rsid w:val="00BC4227"/>
    <w:rsid w:val="00BC593D"/>
    <w:rsid w:val="00BC6EAE"/>
    <w:rsid w:val="00BD1366"/>
    <w:rsid w:val="00BD3419"/>
    <w:rsid w:val="00BD43E5"/>
    <w:rsid w:val="00BD59E3"/>
    <w:rsid w:val="00BD5ACD"/>
    <w:rsid w:val="00BD7FD7"/>
    <w:rsid w:val="00BE0315"/>
    <w:rsid w:val="00BE056C"/>
    <w:rsid w:val="00BE05F0"/>
    <w:rsid w:val="00BE1772"/>
    <w:rsid w:val="00BE1DEB"/>
    <w:rsid w:val="00BE2CBE"/>
    <w:rsid w:val="00BE4A6F"/>
    <w:rsid w:val="00BE722B"/>
    <w:rsid w:val="00BF0E8E"/>
    <w:rsid w:val="00BF1A7F"/>
    <w:rsid w:val="00BF3C83"/>
    <w:rsid w:val="00C0021F"/>
    <w:rsid w:val="00C00F37"/>
    <w:rsid w:val="00C02DF0"/>
    <w:rsid w:val="00C02F7D"/>
    <w:rsid w:val="00C037C1"/>
    <w:rsid w:val="00C03F51"/>
    <w:rsid w:val="00C06816"/>
    <w:rsid w:val="00C10CC7"/>
    <w:rsid w:val="00C13225"/>
    <w:rsid w:val="00C136A6"/>
    <w:rsid w:val="00C14C86"/>
    <w:rsid w:val="00C17189"/>
    <w:rsid w:val="00C213A5"/>
    <w:rsid w:val="00C229F8"/>
    <w:rsid w:val="00C22FBD"/>
    <w:rsid w:val="00C26D8C"/>
    <w:rsid w:val="00C31F41"/>
    <w:rsid w:val="00C322F1"/>
    <w:rsid w:val="00C33284"/>
    <w:rsid w:val="00C35842"/>
    <w:rsid w:val="00C371FA"/>
    <w:rsid w:val="00C431D6"/>
    <w:rsid w:val="00C43C70"/>
    <w:rsid w:val="00C448DC"/>
    <w:rsid w:val="00C46F61"/>
    <w:rsid w:val="00C47BB2"/>
    <w:rsid w:val="00C51C28"/>
    <w:rsid w:val="00C53385"/>
    <w:rsid w:val="00C53456"/>
    <w:rsid w:val="00C60C2D"/>
    <w:rsid w:val="00C60C61"/>
    <w:rsid w:val="00C62DD6"/>
    <w:rsid w:val="00C66C07"/>
    <w:rsid w:val="00C70043"/>
    <w:rsid w:val="00C708D1"/>
    <w:rsid w:val="00C71004"/>
    <w:rsid w:val="00C71A5E"/>
    <w:rsid w:val="00C72931"/>
    <w:rsid w:val="00C72976"/>
    <w:rsid w:val="00C73861"/>
    <w:rsid w:val="00C7432C"/>
    <w:rsid w:val="00C75791"/>
    <w:rsid w:val="00C75AE3"/>
    <w:rsid w:val="00C76304"/>
    <w:rsid w:val="00C82627"/>
    <w:rsid w:val="00C8471E"/>
    <w:rsid w:val="00C84955"/>
    <w:rsid w:val="00C86467"/>
    <w:rsid w:val="00C94109"/>
    <w:rsid w:val="00C9416E"/>
    <w:rsid w:val="00C95C72"/>
    <w:rsid w:val="00C96B86"/>
    <w:rsid w:val="00C97D99"/>
    <w:rsid w:val="00C97DF7"/>
    <w:rsid w:val="00CA0405"/>
    <w:rsid w:val="00CA1A6A"/>
    <w:rsid w:val="00CA1BCE"/>
    <w:rsid w:val="00CA3D23"/>
    <w:rsid w:val="00CA5043"/>
    <w:rsid w:val="00CA6108"/>
    <w:rsid w:val="00CB4B4E"/>
    <w:rsid w:val="00CB51F8"/>
    <w:rsid w:val="00CB766B"/>
    <w:rsid w:val="00CB79F4"/>
    <w:rsid w:val="00CC0000"/>
    <w:rsid w:val="00CC0DEB"/>
    <w:rsid w:val="00CC356D"/>
    <w:rsid w:val="00CC395E"/>
    <w:rsid w:val="00CC6F19"/>
    <w:rsid w:val="00CC7285"/>
    <w:rsid w:val="00CD1040"/>
    <w:rsid w:val="00CD109D"/>
    <w:rsid w:val="00CD1E9D"/>
    <w:rsid w:val="00CD6ABB"/>
    <w:rsid w:val="00CD7E01"/>
    <w:rsid w:val="00CD7FDE"/>
    <w:rsid w:val="00CE0110"/>
    <w:rsid w:val="00CE1872"/>
    <w:rsid w:val="00CE1A20"/>
    <w:rsid w:val="00CE1BA5"/>
    <w:rsid w:val="00CE5CF2"/>
    <w:rsid w:val="00CF09EE"/>
    <w:rsid w:val="00CF364A"/>
    <w:rsid w:val="00CF3969"/>
    <w:rsid w:val="00CF54F1"/>
    <w:rsid w:val="00D00A5D"/>
    <w:rsid w:val="00D00A87"/>
    <w:rsid w:val="00D02F2F"/>
    <w:rsid w:val="00D03329"/>
    <w:rsid w:val="00D1305C"/>
    <w:rsid w:val="00D13087"/>
    <w:rsid w:val="00D13F99"/>
    <w:rsid w:val="00D16914"/>
    <w:rsid w:val="00D16FA0"/>
    <w:rsid w:val="00D207AD"/>
    <w:rsid w:val="00D21C9E"/>
    <w:rsid w:val="00D26DCE"/>
    <w:rsid w:val="00D26E05"/>
    <w:rsid w:val="00D311E0"/>
    <w:rsid w:val="00D31641"/>
    <w:rsid w:val="00D31F0E"/>
    <w:rsid w:val="00D378B5"/>
    <w:rsid w:val="00D409E6"/>
    <w:rsid w:val="00D44770"/>
    <w:rsid w:val="00D4652A"/>
    <w:rsid w:val="00D46893"/>
    <w:rsid w:val="00D5130A"/>
    <w:rsid w:val="00D51769"/>
    <w:rsid w:val="00D518BC"/>
    <w:rsid w:val="00D522D8"/>
    <w:rsid w:val="00D5491C"/>
    <w:rsid w:val="00D554E8"/>
    <w:rsid w:val="00D5748E"/>
    <w:rsid w:val="00D60B39"/>
    <w:rsid w:val="00D612A9"/>
    <w:rsid w:val="00D61C3B"/>
    <w:rsid w:val="00D6322C"/>
    <w:rsid w:val="00D66935"/>
    <w:rsid w:val="00D6720B"/>
    <w:rsid w:val="00D74169"/>
    <w:rsid w:val="00D74693"/>
    <w:rsid w:val="00D76F72"/>
    <w:rsid w:val="00D80021"/>
    <w:rsid w:val="00D82AC8"/>
    <w:rsid w:val="00D8423D"/>
    <w:rsid w:val="00D84753"/>
    <w:rsid w:val="00D86111"/>
    <w:rsid w:val="00D8681D"/>
    <w:rsid w:val="00D8724C"/>
    <w:rsid w:val="00D91FC3"/>
    <w:rsid w:val="00D92FA4"/>
    <w:rsid w:val="00D938C1"/>
    <w:rsid w:val="00D93D08"/>
    <w:rsid w:val="00DA0648"/>
    <w:rsid w:val="00DA430D"/>
    <w:rsid w:val="00DA47A8"/>
    <w:rsid w:val="00DA5808"/>
    <w:rsid w:val="00DA62E1"/>
    <w:rsid w:val="00DA6996"/>
    <w:rsid w:val="00DB1433"/>
    <w:rsid w:val="00DB3592"/>
    <w:rsid w:val="00DB4C93"/>
    <w:rsid w:val="00DB75D7"/>
    <w:rsid w:val="00DC3F8A"/>
    <w:rsid w:val="00DC7102"/>
    <w:rsid w:val="00DD1A52"/>
    <w:rsid w:val="00DD369A"/>
    <w:rsid w:val="00DD46E9"/>
    <w:rsid w:val="00DD544D"/>
    <w:rsid w:val="00DD654D"/>
    <w:rsid w:val="00DE031F"/>
    <w:rsid w:val="00DE0D00"/>
    <w:rsid w:val="00DE16CD"/>
    <w:rsid w:val="00DE5D64"/>
    <w:rsid w:val="00DE6492"/>
    <w:rsid w:val="00DF280B"/>
    <w:rsid w:val="00DF28B7"/>
    <w:rsid w:val="00DF50FF"/>
    <w:rsid w:val="00DF68C0"/>
    <w:rsid w:val="00DF6F01"/>
    <w:rsid w:val="00DF7F5A"/>
    <w:rsid w:val="00E0089F"/>
    <w:rsid w:val="00E00FFD"/>
    <w:rsid w:val="00E026AD"/>
    <w:rsid w:val="00E04C02"/>
    <w:rsid w:val="00E053B2"/>
    <w:rsid w:val="00E05889"/>
    <w:rsid w:val="00E0644B"/>
    <w:rsid w:val="00E126A6"/>
    <w:rsid w:val="00E139D5"/>
    <w:rsid w:val="00E13B0A"/>
    <w:rsid w:val="00E14CA5"/>
    <w:rsid w:val="00E152DF"/>
    <w:rsid w:val="00E20993"/>
    <w:rsid w:val="00E21F48"/>
    <w:rsid w:val="00E22D1B"/>
    <w:rsid w:val="00E235F5"/>
    <w:rsid w:val="00E23783"/>
    <w:rsid w:val="00E257D4"/>
    <w:rsid w:val="00E26411"/>
    <w:rsid w:val="00E264BC"/>
    <w:rsid w:val="00E266FE"/>
    <w:rsid w:val="00E26762"/>
    <w:rsid w:val="00E307B6"/>
    <w:rsid w:val="00E3667F"/>
    <w:rsid w:val="00E404D5"/>
    <w:rsid w:val="00E41AD6"/>
    <w:rsid w:val="00E42017"/>
    <w:rsid w:val="00E42730"/>
    <w:rsid w:val="00E43326"/>
    <w:rsid w:val="00E43E2E"/>
    <w:rsid w:val="00E459B6"/>
    <w:rsid w:val="00E46268"/>
    <w:rsid w:val="00E46C51"/>
    <w:rsid w:val="00E504A4"/>
    <w:rsid w:val="00E52C38"/>
    <w:rsid w:val="00E5444C"/>
    <w:rsid w:val="00E545FA"/>
    <w:rsid w:val="00E55390"/>
    <w:rsid w:val="00E55854"/>
    <w:rsid w:val="00E56B10"/>
    <w:rsid w:val="00E62367"/>
    <w:rsid w:val="00E628AD"/>
    <w:rsid w:val="00E64339"/>
    <w:rsid w:val="00E66AD2"/>
    <w:rsid w:val="00E677BD"/>
    <w:rsid w:val="00E70C44"/>
    <w:rsid w:val="00E72B6E"/>
    <w:rsid w:val="00E74BE2"/>
    <w:rsid w:val="00E75976"/>
    <w:rsid w:val="00E76581"/>
    <w:rsid w:val="00E7769B"/>
    <w:rsid w:val="00E829DF"/>
    <w:rsid w:val="00E82B58"/>
    <w:rsid w:val="00E872A7"/>
    <w:rsid w:val="00E94687"/>
    <w:rsid w:val="00E96AD0"/>
    <w:rsid w:val="00E974EF"/>
    <w:rsid w:val="00E97B27"/>
    <w:rsid w:val="00E97D63"/>
    <w:rsid w:val="00EA0624"/>
    <w:rsid w:val="00EA19E9"/>
    <w:rsid w:val="00EA369D"/>
    <w:rsid w:val="00EA3B0C"/>
    <w:rsid w:val="00EA3C56"/>
    <w:rsid w:val="00EA411E"/>
    <w:rsid w:val="00EA55F4"/>
    <w:rsid w:val="00EA641F"/>
    <w:rsid w:val="00EA6A5A"/>
    <w:rsid w:val="00EA7A0A"/>
    <w:rsid w:val="00EB031C"/>
    <w:rsid w:val="00EB19E0"/>
    <w:rsid w:val="00EB5A80"/>
    <w:rsid w:val="00EC07DD"/>
    <w:rsid w:val="00EC0D7C"/>
    <w:rsid w:val="00EC212C"/>
    <w:rsid w:val="00EC2F2F"/>
    <w:rsid w:val="00EC3652"/>
    <w:rsid w:val="00EC5631"/>
    <w:rsid w:val="00EC7F14"/>
    <w:rsid w:val="00ED450E"/>
    <w:rsid w:val="00ED45CA"/>
    <w:rsid w:val="00EE0CB6"/>
    <w:rsid w:val="00EE220A"/>
    <w:rsid w:val="00EE2853"/>
    <w:rsid w:val="00EE6801"/>
    <w:rsid w:val="00EF1075"/>
    <w:rsid w:val="00EF5D36"/>
    <w:rsid w:val="00EF66FC"/>
    <w:rsid w:val="00EF6A61"/>
    <w:rsid w:val="00EF7936"/>
    <w:rsid w:val="00F0135B"/>
    <w:rsid w:val="00F0215B"/>
    <w:rsid w:val="00F02E73"/>
    <w:rsid w:val="00F03B61"/>
    <w:rsid w:val="00F047AD"/>
    <w:rsid w:val="00F04904"/>
    <w:rsid w:val="00F10140"/>
    <w:rsid w:val="00F11BAF"/>
    <w:rsid w:val="00F11CE3"/>
    <w:rsid w:val="00F12825"/>
    <w:rsid w:val="00F12CAF"/>
    <w:rsid w:val="00F13354"/>
    <w:rsid w:val="00F16FDF"/>
    <w:rsid w:val="00F17B7C"/>
    <w:rsid w:val="00F17DCE"/>
    <w:rsid w:val="00F22750"/>
    <w:rsid w:val="00F23455"/>
    <w:rsid w:val="00F23CA1"/>
    <w:rsid w:val="00F2401A"/>
    <w:rsid w:val="00F2646F"/>
    <w:rsid w:val="00F2696E"/>
    <w:rsid w:val="00F27E65"/>
    <w:rsid w:val="00F27FDF"/>
    <w:rsid w:val="00F35525"/>
    <w:rsid w:val="00F405C9"/>
    <w:rsid w:val="00F40A19"/>
    <w:rsid w:val="00F414CD"/>
    <w:rsid w:val="00F414F8"/>
    <w:rsid w:val="00F44859"/>
    <w:rsid w:val="00F44FA1"/>
    <w:rsid w:val="00F47626"/>
    <w:rsid w:val="00F47825"/>
    <w:rsid w:val="00F47CAB"/>
    <w:rsid w:val="00F50275"/>
    <w:rsid w:val="00F505C7"/>
    <w:rsid w:val="00F51366"/>
    <w:rsid w:val="00F515F3"/>
    <w:rsid w:val="00F51EBD"/>
    <w:rsid w:val="00F54824"/>
    <w:rsid w:val="00F566F6"/>
    <w:rsid w:val="00F56CE1"/>
    <w:rsid w:val="00F62833"/>
    <w:rsid w:val="00F62D01"/>
    <w:rsid w:val="00F62EE5"/>
    <w:rsid w:val="00F648CB"/>
    <w:rsid w:val="00F64C7D"/>
    <w:rsid w:val="00F666D7"/>
    <w:rsid w:val="00F669C5"/>
    <w:rsid w:val="00F70C6C"/>
    <w:rsid w:val="00F715D4"/>
    <w:rsid w:val="00F72DEA"/>
    <w:rsid w:val="00F763DC"/>
    <w:rsid w:val="00F771C1"/>
    <w:rsid w:val="00F803B0"/>
    <w:rsid w:val="00F80B41"/>
    <w:rsid w:val="00F80E14"/>
    <w:rsid w:val="00F80E25"/>
    <w:rsid w:val="00F84101"/>
    <w:rsid w:val="00F84672"/>
    <w:rsid w:val="00F84C55"/>
    <w:rsid w:val="00F869B7"/>
    <w:rsid w:val="00F86FB8"/>
    <w:rsid w:val="00F8766C"/>
    <w:rsid w:val="00F876E5"/>
    <w:rsid w:val="00F9005C"/>
    <w:rsid w:val="00F904AE"/>
    <w:rsid w:val="00F925C6"/>
    <w:rsid w:val="00F97F55"/>
    <w:rsid w:val="00FA0966"/>
    <w:rsid w:val="00FA2A5F"/>
    <w:rsid w:val="00FA6905"/>
    <w:rsid w:val="00FA7A01"/>
    <w:rsid w:val="00FB03E9"/>
    <w:rsid w:val="00FB0A14"/>
    <w:rsid w:val="00FB4456"/>
    <w:rsid w:val="00FB5688"/>
    <w:rsid w:val="00FB5AE9"/>
    <w:rsid w:val="00FB5D74"/>
    <w:rsid w:val="00FC1E4B"/>
    <w:rsid w:val="00FC2C72"/>
    <w:rsid w:val="00FC3A0E"/>
    <w:rsid w:val="00FD06B7"/>
    <w:rsid w:val="00FD0A3A"/>
    <w:rsid w:val="00FD16AF"/>
    <w:rsid w:val="00FD1BAA"/>
    <w:rsid w:val="00FD1F4D"/>
    <w:rsid w:val="00FD2A3E"/>
    <w:rsid w:val="00FD5910"/>
    <w:rsid w:val="00FD6FFE"/>
    <w:rsid w:val="00FD7077"/>
    <w:rsid w:val="00FE390E"/>
    <w:rsid w:val="00FE5BBC"/>
    <w:rsid w:val="00FF3138"/>
    <w:rsid w:val="00FF507F"/>
    <w:rsid w:val="00FF6474"/>
    <w:rsid w:val="00FF649E"/>
    <w:rsid w:val="00FF68B9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D7CE64"/>
  <w15:docId w15:val="{6A3573FF-6C79-44AB-BDE7-52C3F737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32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7275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D3320"/>
    <w:pPr>
      <w:keepNext/>
      <w:keepLines/>
      <w:spacing w:before="40" w:line="259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qFormat/>
    <w:rsid w:val="002D3320"/>
    <w:pPr>
      <w:keepNext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Ttulo9">
    <w:name w:val="heading 9"/>
    <w:basedOn w:val="Normal"/>
    <w:next w:val="Normal"/>
    <w:link w:val="Ttulo9Char"/>
    <w:qFormat/>
    <w:rsid w:val="002D33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72F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872FC8"/>
    <w:rPr>
      <w:szCs w:val="20"/>
    </w:rPr>
  </w:style>
  <w:style w:type="character" w:customStyle="1" w:styleId="citao2Char">
    <w:name w:val="citação 2 Char"/>
    <w:basedOn w:val="CitaoChar"/>
    <w:link w:val="citao2"/>
    <w:rsid w:val="00872FC8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 Char,Heading 1a Char Char,Heading 1a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 Char1,Heading 1a Char Char Char,Heading 1a Char1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2F697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F697B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2F697B"/>
    <w:rPr>
      <w:rFonts w:ascii="Ecofont_Spranq_eco_Sans" w:hAnsi="Ecofont_Spranq_eco_Sans" w:cs="Tahoma"/>
    </w:rPr>
  </w:style>
  <w:style w:type="paragraph" w:customStyle="1" w:styleId="Nivel01">
    <w:name w:val="Nivel 01"/>
    <w:basedOn w:val="Ttulo1"/>
    <w:next w:val="Normal"/>
    <w:link w:val="Nivel01Char"/>
    <w:qFormat/>
    <w:rsid w:val="0093419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  <w:sz w:val="20"/>
    </w:rPr>
  </w:style>
  <w:style w:type="character" w:customStyle="1" w:styleId="Nivel01Char">
    <w:name w:val="Nivel 01 Char"/>
    <w:basedOn w:val="Ttulo1Char"/>
    <w:link w:val="Nivel01"/>
    <w:rsid w:val="00934194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customStyle="1" w:styleId="Ttulo1Char">
    <w:name w:val="Título 1 Char"/>
    <w:basedOn w:val="Fontepargpadro"/>
    <w:link w:val="Ttulo1"/>
    <w:rsid w:val="0072751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0D074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0735BA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12018B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646BE"/>
    <w:rPr>
      <w:color w:val="808080"/>
      <w:shd w:val="clear" w:color="auto" w:fill="E6E6E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D3320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rsid w:val="002D3320"/>
    <w:rPr>
      <w:b/>
      <w:sz w:val="24"/>
    </w:rPr>
  </w:style>
  <w:style w:type="character" w:customStyle="1" w:styleId="Ttulo9Char">
    <w:name w:val="Título 9 Char"/>
    <w:basedOn w:val="Fontepargpadro"/>
    <w:link w:val="Ttulo9"/>
    <w:rsid w:val="002D3320"/>
    <w:rPr>
      <w:rFonts w:ascii="Arial" w:hAnsi="Arial" w:cs="Arial"/>
      <w:sz w:val="22"/>
      <w:szCs w:val="22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D33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D3320"/>
    <w:rPr>
      <w:rFonts w:ascii="Arial" w:hAnsi="Arial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2D3320"/>
    <w:rPr>
      <w:color w:val="808080"/>
    </w:rPr>
  </w:style>
  <w:style w:type="character" w:customStyle="1" w:styleId="Nivel1Char">
    <w:name w:val="Nivel1 Char"/>
    <w:basedOn w:val="Ttulo1Char"/>
    <w:link w:val="Nivel1"/>
    <w:rsid w:val="002D3320"/>
    <w:rPr>
      <w:rFonts w:ascii="Arial" w:eastAsiaTheme="majorEastAsia" w:hAnsi="Arial" w:cs="Arial"/>
      <w:b/>
      <w:color w:val="000000"/>
      <w:sz w:val="32"/>
      <w:szCs w:val="32"/>
    </w:rPr>
  </w:style>
  <w:style w:type="paragraph" w:styleId="Reviso">
    <w:name w:val="Revision"/>
    <w:hidden/>
    <w:uiPriority w:val="99"/>
    <w:semiHidden/>
    <w:rsid w:val="002D3320"/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qFormat/>
    <w:rsid w:val="002D332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uiPriority w:val="99"/>
    <w:qFormat/>
    <w:rsid w:val="002D332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uiPriority w:val="99"/>
    <w:rsid w:val="002D332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customStyle="1" w:styleId="Contedodatabela">
    <w:name w:val="Conteúdo da tabela"/>
    <w:basedOn w:val="Normal"/>
    <w:rsid w:val="002D3320"/>
    <w:pPr>
      <w:widowControl w:val="0"/>
      <w:suppressLineNumbers/>
      <w:suppressAutoHyphens/>
    </w:pPr>
    <w:rPr>
      <w:rFonts w:ascii="Times New Roman" w:eastAsia="Lucida Sans Unicode" w:hAnsi="Times New Roman" w:cs="Times New Roman"/>
      <w:kern w:val="1"/>
      <w:sz w:val="24"/>
      <w:lang w:eastAsia="zh-CN"/>
    </w:rPr>
  </w:style>
  <w:style w:type="table" w:customStyle="1" w:styleId="Tabelacomgrade1">
    <w:name w:val="Tabela com grade1"/>
    <w:basedOn w:val="Tabelanormal"/>
    <w:next w:val="Tabelacomgrade"/>
    <w:rsid w:val="002D33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aliases w:val=" Char"/>
    <w:basedOn w:val="Normal"/>
    <w:link w:val="TtuloChar"/>
    <w:qFormat/>
    <w:rsid w:val="002D3320"/>
    <w:pPr>
      <w:jc w:val="center"/>
    </w:pPr>
    <w:rPr>
      <w:rFonts w:ascii="Times New Roman" w:hAnsi="Times New Roman" w:cs="Times New Roman"/>
      <w:b/>
      <w:sz w:val="24"/>
    </w:rPr>
  </w:style>
  <w:style w:type="character" w:customStyle="1" w:styleId="TtuloChar">
    <w:name w:val="Título Char"/>
    <w:aliases w:val=" Char Char"/>
    <w:basedOn w:val="Fontepargpadro"/>
    <w:link w:val="Ttulo"/>
    <w:rsid w:val="002D3320"/>
    <w:rPr>
      <w:b/>
      <w:sz w:val="24"/>
      <w:szCs w:val="24"/>
    </w:rPr>
  </w:style>
  <w:style w:type="table" w:customStyle="1" w:styleId="Tabelacomgrade11">
    <w:name w:val="Tabela com grade11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2D3320"/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2D3320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  <w:sz w:val="22"/>
      <w:szCs w:val="22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2D3320"/>
  </w:style>
  <w:style w:type="character" w:customStyle="1" w:styleId="Hyperlink1">
    <w:name w:val="Hyperlink1"/>
    <w:basedOn w:val="Fontepargpadro"/>
    <w:uiPriority w:val="99"/>
    <w:unhideWhenUsed/>
    <w:rsid w:val="002D3320"/>
    <w:rPr>
      <w:color w:val="0000FF"/>
      <w:u w:val="single"/>
    </w:rPr>
  </w:style>
  <w:style w:type="character" w:customStyle="1" w:styleId="Fontepargpadro6">
    <w:name w:val="Fonte parág. padrão6"/>
    <w:rsid w:val="002D3320"/>
  </w:style>
  <w:style w:type="paragraph" w:customStyle="1" w:styleId="Default">
    <w:name w:val="Default"/>
    <w:rsid w:val="002D3320"/>
    <w:pPr>
      <w:autoSpaceDE w:val="0"/>
    </w:pPr>
    <w:rPr>
      <w:rFonts w:ascii="Calibri" w:eastAsia="SimSun" w:hAnsi="Calibri" w:cs="Calibri"/>
      <w:color w:val="000000"/>
      <w:kern w:val="1"/>
      <w:sz w:val="24"/>
      <w:szCs w:val="24"/>
      <w:lang w:eastAsia="zh-CN"/>
    </w:rPr>
  </w:style>
  <w:style w:type="character" w:customStyle="1" w:styleId="Ttulo3Char1">
    <w:name w:val="Título 3 Char1"/>
    <w:basedOn w:val="Fontepargpadro"/>
    <w:uiPriority w:val="9"/>
    <w:semiHidden/>
    <w:rsid w:val="002D3320"/>
    <w:rPr>
      <w:rFonts w:ascii="Calibri Light" w:eastAsia="Times New Roman" w:hAnsi="Calibri Light" w:cs="Times New Roman"/>
      <w:color w:val="1F3763"/>
      <w:sz w:val="24"/>
      <w:szCs w:val="24"/>
    </w:rPr>
  </w:style>
  <w:style w:type="table" w:customStyle="1" w:styleId="Tabelacomgrade2">
    <w:name w:val="Tabela com grade2"/>
    <w:basedOn w:val="Tabelanormal"/>
    <w:next w:val="Tabelacomgrade"/>
    <w:uiPriority w:val="3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2D3320"/>
  </w:style>
  <w:style w:type="table" w:customStyle="1" w:styleId="Tabelacomgrade3">
    <w:name w:val="Tabela com grade3"/>
    <w:basedOn w:val="Tabelanormal"/>
    <w:next w:val="Tabelacomgrade"/>
    <w:uiPriority w:val="59"/>
    <w:rsid w:val="002D332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2">
    <w:name w:val="Sem lista12"/>
    <w:next w:val="Semlista"/>
    <w:semiHidden/>
    <w:rsid w:val="002D3320"/>
  </w:style>
  <w:style w:type="table" w:customStyle="1" w:styleId="Tabelacomgrade12">
    <w:name w:val="Tabela com grade12"/>
    <w:basedOn w:val="Tabelanormal"/>
    <w:next w:val="Tabelacomgrade"/>
    <w:rsid w:val="002D3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Estilo6Negrito">
    <w:name w:val="Estilo Estilo6 + Negrito"/>
    <w:basedOn w:val="Normal"/>
    <w:link w:val="EstiloEstilo6NegritoChar"/>
    <w:rsid w:val="002D3320"/>
    <w:pPr>
      <w:spacing w:before="1134" w:after="1134"/>
    </w:pPr>
    <w:rPr>
      <w:rFonts w:ascii="Times New Roman" w:hAnsi="Times New Roman" w:cs="Times New Roman"/>
      <w:b/>
      <w:bCs/>
      <w:sz w:val="24"/>
    </w:rPr>
  </w:style>
  <w:style w:type="character" w:customStyle="1" w:styleId="EstiloEstilo6NegritoChar">
    <w:name w:val="Estilo Estilo6 + Negrito Char"/>
    <w:link w:val="EstiloEstilo6Negrito"/>
    <w:rsid w:val="002D3320"/>
    <w:rPr>
      <w:b/>
      <w:bCs/>
      <w:sz w:val="24"/>
      <w:szCs w:val="24"/>
    </w:rPr>
  </w:style>
  <w:style w:type="paragraph" w:customStyle="1" w:styleId="TtulodaTabela">
    <w:name w:val="Título da Tabela"/>
    <w:basedOn w:val="Normal"/>
    <w:rsid w:val="0077380D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rsid w:val="0077380D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77380D"/>
    <w:pPr>
      <w:numPr>
        <w:numId w:val="35"/>
      </w:numPr>
      <w:tabs>
        <w:tab w:val="left" w:pos="567"/>
      </w:tabs>
      <w:jc w:val="both"/>
    </w:pPr>
    <w:rPr>
      <w:rFonts w:ascii="Arial" w:hAnsi="Arial"/>
      <w:b/>
      <w:bCs/>
    </w:rPr>
  </w:style>
  <w:style w:type="character" w:customStyle="1" w:styleId="Nivel01TituloChar">
    <w:name w:val="Nivel_01_Titulo Char"/>
    <w:basedOn w:val="Ttulo1Char"/>
    <w:link w:val="Nivel01Titulo"/>
    <w:rsid w:val="0077380D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4"/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24A9E"/>
    <w:rPr>
      <w:sz w:val="24"/>
      <w:szCs w:val="24"/>
      <w:lang w:bidi="pt-BR"/>
    </w:rPr>
  </w:style>
  <w:style w:type="table" w:customStyle="1" w:styleId="TableNormal1">
    <w:name w:val="Table Normal1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724A9E"/>
    <w:pPr>
      <w:widowControl w:val="0"/>
      <w:autoSpaceDE w:val="0"/>
      <w:autoSpaceDN w:val="0"/>
      <w:ind w:left="942"/>
      <w:outlineLvl w:val="1"/>
    </w:pPr>
    <w:rPr>
      <w:rFonts w:ascii="Times New Roman" w:hAnsi="Times New Roman" w:cs="Times New Roman"/>
      <w:b/>
      <w:bCs/>
      <w:sz w:val="24"/>
      <w:lang w:bidi="pt-BR"/>
    </w:rPr>
  </w:style>
  <w:style w:type="table" w:customStyle="1" w:styleId="TableNormal2">
    <w:name w:val="Table Normal2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24A9E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bidi="pt-BR"/>
    </w:rPr>
  </w:style>
  <w:style w:type="table" w:customStyle="1" w:styleId="TableNormal5">
    <w:name w:val="Table Normal5"/>
    <w:uiPriority w:val="2"/>
    <w:semiHidden/>
    <w:unhideWhenUsed/>
    <w:qFormat/>
    <w:rsid w:val="00724A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next w:val="Tabelacomgrade"/>
    <w:uiPriority w:val="59"/>
    <w:rsid w:val="00465C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becalhocentralizado">
    <w:name w:val="cabecalho_centralizado"/>
    <w:basedOn w:val="Normal"/>
    <w:rsid w:val="00E2676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notarodapealinhadoesquerda">
    <w:name w:val="nota_rodape_alinhado_esquerda"/>
    <w:basedOn w:val="Normal"/>
    <w:rsid w:val="003E673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centralizado">
    <w:name w:val="tabela_texto_centralizado"/>
    <w:basedOn w:val="Normal"/>
    <w:rsid w:val="00790FA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alinhadoesquerda">
    <w:name w:val="tabela_texto_alinhado_esquerda"/>
    <w:basedOn w:val="Normal"/>
    <w:rsid w:val="003370E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abelatextojustificado">
    <w:name w:val="tabela_texto_justificado"/>
    <w:basedOn w:val="Normal"/>
    <w:rsid w:val="00584308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adro">
    <w:name w:val="Padrão"/>
    <w:rsid w:val="00DD654D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612EF-97BA-4A4F-9038-D15345D6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89</TotalTime>
  <Pages>2</Pages>
  <Words>259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Eletrônico Serviços Contínuos com dedicação de mão de obra, Habilitação Completa - Híbrido</vt:lpstr>
      <vt:lpstr>Edital Pregão Eletrônico Serviços Contínuos com dedicação de mão de obra, Habilitação Completa - Híbrido</vt:lpstr>
    </vt:vector>
  </TitlesOfParts>
  <Company>AGU/CGU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 Serviços Contínuos com dedicação de mão de obra, Habilitação Completa - Híbrido</dc:title>
  <dc:subject/>
  <dc:creator>Manoel Filho</dc:creator>
  <cp:keywords/>
  <dc:description/>
  <cp:lastModifiedBy>Mikeli Sabrina da Cunha Queiroz</cp:lastModifiedBy>
  <cp:revision>11</cp:revision>
  <cp:lastPrinted>2019-07-30T18:13:00Z</cp:lastPrinted>
  <dcterms:created xsi:type="dcterms:W3CDTF">2022-10-19T12:55:00Z</dcterms:created>
  <dcterms:modified xsi:type="dcterms:W3CDTF">2023-06-19T18:17:00Z</dcterms:modified>
</cp:coreProperties>
</file>